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4CD43" w14:textId="77777777" w:rsidR="00AF6556" w:rsidRDefault="00AF6556" w:rsidP="00AF6556">
      <w:pPr>
        <w:pStyle w:val="Contractstyle"/>
        <w:rPr>
          <w:rFonts w:ascii="Arial" w:hAnsi="Arial" w:cs="Arial"/>
          <w:sz w:val="48"/>
          <w:szCs w:val="48"/>
        </w:rPr>
      </w:pPr>
      <w:bookmarkStart w:id="0" w:name="_GoBack"/>
      <w:bookmarkEnd w:id="0"/>
    </w:p>
    <w:p w14:paraId="7AD4CD44" w14:textId="77777777" w:rsidR="00BB4850" w:rsidRDefault="00BB4850" w:rsidP="00AF6556">
      <w:pPr>
        <w:pStyle w:val="Contractstyle"/>
        <w:rPr>
          <w:rFonts w:ascii="Arial" w:hAnsi="Arial" w:cs="Arial"/>
          <w:sz w:val="48"/>
          <w:szCs w:val="48"/>
        </w:rPr>
      </w:pPr>
    </w:p>
    <w:p w14:paraId="7AD4CD45" w14:textId="77777777" w:rsidR="00BB4850" w:rsidRDefault="00BB4850" w:rsidP="00AF6556">
      <w:pPr>
        <w:pStyle w:val="Contractstyle"/>
        <w:rPr>
          <w:rFonts w:ascii="Arial" w:hAnsi="Arial" w:cs="Arial"/>
          <w:sz w:val="48"/>
          <w:szCs w:val="48"/>
        </w:rPr>
      </w:pPr>
    </w:p>
    <w:p w14:paraId="7AD4CD46" w14:textId="77777777" w:rsidR="00BB4850" w:rsidRDefault="00BB4850" w:rsidP="00AF6556">
      <w:pPr>
        <w:pStyle w:val="Contractstyle"/>
        <w:rPr>
          <w:rFonts w:ascii="Arial" w:hAnsi="Arial" w:cs="Arial"/>
          <w:sz w:val="48"/>
          <w:szCs w:val="48"/>
        </w:rPr>
      </w:pPr>
    </w:p>
    <w:p w14:paraId="7AD4CD47" w14:textId="77777777" w:rsidR="00BB4850" w:rsidRDefault="00BB4850" w:rsidP="00AF6556">
      <w:pPr>
        <w:pStyle w:val="Contractstyle"/>
        <w:rPr>
          <w:rFonts w:ascii="Arial" w:hAnsi="Arial" w:cs="Arial"/>
          <w:sz w:val="48"/>
          <w:szCs w:val="48"/>
        </w:rPr>
      </w:pPr>
    </w:p>
    <w:p w14:paraId="7AD4CD48" w14:textId="2F1BE965" w:rsidR="004A5265" w:rsidRPr="004A5265" w:rsidRDefault="003A5307" w:rsidP="004A5265">
      <w:pPr>
        <w:pStyle w:val="Tittel"/>
        <w:spacing w:before="840"/>
        <w:jc w:val="center"/>
        <w:rPr>
          <w:rStyle w:val="HFK-Heading-Eng"/>
          <w:sz w:val="44"/>
          <w:szCs w:val="44"/>
          <w:lang w:val="nb-NO"/>
        </w:rPr>
      </w:pPr>
      <w:r>
        <w:rPr>
          <w:rStyle w:val="HFK-Heading-Eng"/>
          <w:sz w:val="44"/>
          <w:szCs w:val="44"/>
          <w:lang w:val="nb-NO"/>
        </w:rPr>
        <w:t xml:space="preserve">Forespørsel FSP </w:t>
      </w:r>
      <w:r w:rsidRPr="002908FF">
        <w:rPr>
          <w:rStyle w:val="HFK-Heading-Eng"/>
          <w:sz w:val="44"/>
          <w:szCs w:val="44"/>
          <w:lang w:val="nb-NO"/>
        </w:rPr>
        <w:t>F</w:t>
      </w:r>
      <w:r w:rsidR="002908FF" w:rsidRPr="002908FF">
        <w:rPr>
          <w:rStyle w:val="HFK-Heading-Eng"/>
          <w:sz w:val="44"/>
          <w:szCs w:val="44"/>
          <w:lang w:val="nb-NO"/>
        </w:rPr>
        <w:t xml:space="preserve">MA </w:t>
      </w:r>
      <w:r w:rsidRPr="002908FF">
        <w:rPr>
          <w:rStyle w:val="HFK-Heading-Eng"/>
          <w:sz w:val="44"/>
          <w:szCs w:val="44"/>
          <w:lang w:val="nb-NO"/>
        </w:rPr>
        <w:t>IKT</w:t>
      </w:r>
      <w:r w:rsidR="002908FF" w:rsidRPr="002908FF">
        <w:rPr>
          <w:rStyle w:val="HFK-Heading-Eng"/>
          <w:sz w:val="44"/>
          <w:szCs w:val="44"/>
          <w:lang w:val="nb-NO"/>
        </w:rPr>
        <w:t xml:space="preserve"> </w:t>
      </w:r>
      <w:r w:rsidRPr="002908FF">
        <w:rPr>
          <w:rStyle w:val="HFK-Heading-Eng"/>
          <w:sz w:val="44"/>
          <w:szCs w:val="44"/>
          <w:lang w:val="nb-NO"/>
        </w:rPr>
        <w:t>201</w:t>
      </w:r>
      <w:r w:rsidR="002908FF" w:rsidRPr="002908FF">
        <w:rPr>
          <w:rStyle w:val="HFK-Heading-Eng"/>
          <w:sz w:val="44"/>
          <w:szCs w:val="44"/>
          <w:lang w:val="nb-NO"/>
        </w:rPr>
        <w:t>8-001</w:t>
      </w:r>
    </w:p>
    <w:p w14:paraId="7AD4CD49" w14:textId="77777777" w:rsidR="004A5265" w:rsidRDefault="004A5265" w:rsidP="004A5265">
      <w:pPr>
        <w:pStyle w:val="Tittel"/>
        <w:spacing w:before="840"/>
        <w:jc w:val="center"/>
        <w:rPr>
          <w:rFonts w:cs="Arial"/>
          <w:sz w:val="48"/>
          <w:szCs w:val="48"/>
          <w:lang w:val="nb-NO"/>
        </w:rPr>
      </w:pPr>
      <w:r w:rsidRPr="004A5265">
        <w:rPr>
          <w:rStyle w:val="HFK-Heading-Eng"/>
          <w:sz w:val="44"/>
          <w:szCs w:val="44"/>
          <w:lang w:val="nb-NO"/>
        </w:rPr>
        <w:t>Kvalifikasjonsgrunnlag</w:t>
      </w:r>
    </w:p>
    <w:p w14:paraId="7AD4CD4A" w14:textId="77777777" w:rsidR="004A5265" w:rsidRDefault="004A5265" w:rsidP="004A5265">
      <w:pPr>
        <w:jc w:val="center"/>
        <w:rPr>
          <w:rFonts w:ascii="Arial" w:hAnsi="Arial" w:cs="Arial"/>
          <w:sz w:val="48"/>
          <w:szCs w:val="48"/>
          <w:lang w:val="nb-NO"/>
        </w:rPr>
      </w:pPr>
    </w:p>
    <w:p w14:paraId="7AD4CD4B" w14:textId="77777777" w:rsidR="004A5265" w:rsidRDefault="004A5265" w:rsidP="004A5265">
      <w:pPr>
        <w:pStyle w:val="Contractstyle"/>
        <w:tabs>
          <w:tab w:val="left" w:pos="0"/>
        </w:tabs>
        <w:spacing w:before="240"/>
        <w:jc w:val="center"/>
        <w:rPr>
          <w:rStyle w:val="HFK-Heading-Eng"/>
          <w:rFonts w:ascii="Arial" w:hAnsi="Arial"/>
          <w:b/>
          <w:color w:val="000080"/>
          <w:kern w:val="28"/>
          <w:sz w:val="44"/>
          <w:szCs w:val="44"/>
        </w:rPr>
      </w:pPr>
      <w:r w:rsidRPr="009247B9">
        <w:rPr>
          <w:rStyle w:val="HFK-Heading-Eng"/>
          <w:rFonts w:ascii="Arial" w:hAnsi="Arial"/>
          <w:b/>
          <w:color w:val="000080"/>
          <w:kern w:val="28"/>
          <w:sz w:val="44"/>
          <w:szCs w:val="44"/>
        </w:rPr>
        <w:t xml:space="preserve">Vedlegg B </w:t>
      </w:r>
    </w:p>
    <w:p w14:paraId="7AD4CD4C" w14:textId="77777777" w:rsidR="004A5265" w:rsidRPr="009247B9" w:rsidRDefault="004A5265" w:rsidP="004A5265">
      <w:pPr>
        <w:pStyle w:val="Contractstyle"/>
        <w:tabs>
          <w:tab w:val="left" w:pos="0"/>
        </w:tabs>
        <w:spacing w:before="240"/>
        <w:jc w:val="center"/>
        <w:rPr>
          <w:rStyle w:val="HFK-Heading-Eng"/>
          <w:rFonts w:ascii="Arial" w:hAnsi="Arial"/>
          <w:b/>
          <w:color w:val="000080"/>
          <w:kern w:val="28"/>
          <w:sz w:val="44"/>
          <w:szCs w:val="44"/>
        </w:rPr>
      </w:pPr>
      <w:r w:rsidRPr="009247B9">
        <w:rPr>
          <w:rStyle w:val="HFK-Heading-Eng"/>
          <w:rFonts w:ascii="Arial" w:hAnsi="Arial"/>
          <w:b/>
          <w:color w:val="000080"/>
          <w:kern w:val="28"/>
          <w:sz w:val="44"/>
          <w:szCs w:val="44"/>
        </w:rPr>
        <w:t>Skjema for besvarelse</w:t>
      </w:r>
    </w:p>
    <w:p w14:paraId="7AD4CD4D" w14:textId="77777777" w:rsidR="008950DD" w:rsidRDefault="00BB4850" w:rsidP="00A17634">
      <w:pPr>
        <w:pStyle w:val="Overskrift1"/>
      </w:pPr>
      <w:r>
        <w:br w:type="page"/>
      </w:r>
      <w:r w:rsidR="00A17634">
        <w:lastRenderedPageBreak/>
        <w:t>Innledning</w:t>
      </w:r>
    </w:p>
    <w:p w14:paraId="7AD4CD4E" w14:textId="1CBC3018" w:rsidR="00A17634" w:rsidRPr="00390877" w:rsidRDefault="00A17634" w:rsidP="00A17634">
      <w:pPr>
        <w:pStyle w:val="Contractstyle"/>
      </w:pPr>
      <w:r>
        <w:t>Dette dokumentet skal brukes til besvarelse av kvalifikasjonskraven</w:t>
      </w:r>
      <w:r w:rsidR="00FC432B">
        <w:t>e</w:t>
      </w:r>
      <w:r w:rsidR="00AD3EAE">
        <w:t xml:space="preserve"> for </w:t>
      </w:r>
      <w:r w:rsidR="00AD3EAE" w:rsidRPr="002908FF">
        <w:t>FSP</w:t>
      </w:r>
      <w:r w:rsidR="008B7226" w:rsidRPr="002908FF">
        <w:t xml:space="preserve"> </w:t>
      </w:r>
      <w:r w:rsidR="00AD3EAE" w:rsidRPr="002908FF">
        <w:t>F</w:t>
      </w:r>
      <w:r w:rsidR="002908FF" w:rsidRPr="002908FF">
        <w:t xml:space="preserve">MA </w:t>
      </w:r>
      <w:r w:rsidR="00AD3EAE" w:rsidRPr="002908FF">
        <w:t>IKT</w:t>
      </w:r>
      <w:r w:rsidR="002908FF" w:rsidRPr="002908FF">
        <w:t xml:space="preserve"> </w:t>
      </w:r>
      <w:r w:rsidR="00AD3EAE" w:rsidRPr="002908FF">
        <w:t>20</w:t>
      </w:r>
      <w:r w:rsidR="008B7226" w:rsidRPr="002908FF">
        <w:t>1</w:t>
      </w:r>
      <w:r w:rsidR="002908FF" w:rsidRPr="002908FF">
        <w:t>8-001</w:t>
      </w:r>
      <w:r w:rsidRPr="002908FF">
        <w:t>.</w:t>
      </w:r>
      <w:r>
        <w:t xml:space="preserve"> Alle </w:t>
      </w:r>
      <w:r w:rsidR="00FC432B">
        <w:t>hvite</w:t>
      </w:r>
      <w:r>
        <w:t xml:space="preserve"> felter i dette vedlegget skal fylles ut som en del av besvarelsen.</w:t>
      </w:r>
      <w:r w:rsidR="00D2763C">
        <w:t xml:space="preserve"> I tillegg skal tilbyder levere dokumentasjon for kvalifikasjonskraven</w:t>
      </w:r>
      <w:r w:rsidR="00FC432B">
        <w:t>e</w:t>
      </w:r>
      <w:r w:rsidR="004A5265">
        <w:t xml:space="preserve"> og utvelgelseskriterier</w:t>
      </w:r>
      <w:r w:rsidR="00D2763C">
        <w:t xml:space="preserve"> </w:t>
      </w:r>
      <w:r w:rsidR="00FC432B">
        <w:t>i</w:t>
      </w:r>
      <w:r w:rsidR="008A2874">
        <w:t xml:space="preserve"> </w:t>
      </w:r>
      <w:r w:rsidR="00FC432B">
        <w:t>h</w:t>
      </w:r>
      <w:r w:rsidR="008A2874">
        <w:t>enhold til</w:t>
      </w:r>
      <w:r w:rsidR="00FC432B">
        <w:t xml:space="preserve"> </w:t>
      </w:r>
      <w:r w:rsidR="00390877">
        <w:t>”Vedlegg A – K</w:t>
      </w:r>
      <w:r w:rsidR="00D2763C">
        <w:t>valifikasjonskrav</w:t>
      </w:r>
      <w:r w:rsidR="00462A01">
        <w:t xml:space="preserve"> og utvelgelseskriterier</w:t>
      </w:r>
      <w:r w:rsidR="00390877">
        <w:t>”</w:t>
      </w:r>
      <w:r w:rsidR="00462A01">
        <w:t>.</w:t>
      </w:r>
    </w:p>
    <w:p w14:paraId="7AD4CD4F" w14:textId="2F3390B2" w:rsidR="00A17634" w:rsidRDefault="00977857" w:rsidP="00A17634">
      <w:pPr>
        <w:pStyle w:val="Overskrift1"/>
      </w:pPr>
      <w:r>
        <w:t>Tilbyders o</w:t>
      </w:r>
      <w:r w:rsidR="003E5F37">
        <w:t>rganisatorisk</w:t>
      </w:r>
      <w:r>
        <w:t>e</w:t>
      </w:r>
      <w:r w:rsidR="003E5F37" w:rsidRPr="00DF5688">
        <w:t xml:space="preserve"> og juridisk</w:t>
      </w:r>
      <w:r>
        <w:t>e</w:t>
      </w:r>
      <w:r w:rsidR="003E5F37" w:rsidRPr="00DF5688">
        <w:t xml:space="preserve"> stilling</w:t>
      </w:r>
      <w:r w:rsidR="003E5F37">
        <w:t xml:space="preserve"> </w:t>
      </w:r>
    </w:p>
    <w:p w14:paraId="7AD4CD50" w14:textId="46B6EA1A" w:rsidR="005136A9" w:rsidRPr="005136A9" w:rsidRDefault="003E5F37" w:rsidP="005136A9">
      <w:pPr>
        <w:pStyle w:val="Contractstyle"/>
        <w:rPr>
          <w:b/>
          <w:bCs/>
        </w:rPr>
      </w:pPr>
      <w:r>
        <w:rPr>
          <w:b/>
          <w:bCs/>
        </w:rPr>
        <w:t>Krav G1-G2</w:t>
      </w:r>
      <w:r w:rsidR="005136A9" w:rsidRPr="005136A9">
        <w:rPr>
          <w:b/>
          <w:bCs/>
        </w:rPr>
        <w:t>:</w:t>
      </w:r>
    </w:p>
    <w:p w14:paraId="7AD4CD51" w14:textId="77777777" w:rsidR="00507305" w:rsidRPr="005136A9" w:rsidRDefault="005136A9" w:rsidP="005136A9">
      <w:pPr>
        <w:pStyle w:val="Contractstyle"/>
      </w:pPr>
      <w:r>
        <w:t>Fyll inn i tabellen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1573"/>
        <w:gridCol w:w="1846"/>
        <w:gridCol w:w="4623"/>
      </w:tblGrid>
      <w:tr w:rsidR="006C3679" w:rsidRPr="007D6B79" w14:paraId="7AD4CD56" w14:textId="77777777" w:rsidTr="00A168E4">
        <w:tc>
          <w:tcPr>
            <w:tcW w:w="1069" w:type="dxa"/>
            <w:tcBorders>
              <w:bottom w:val="single" w:sz="4" w:space="0" w:color="auto"/>
            </w:tcBorders>
            <w:shd w:val="clear" w:color="auto" w:fill="FFFF99"/>
          </w:tcPr>
          <w:p w14:paraId="7AD4CD52" w14:textId="2D4C5DF5" w:rsidR="006C3679" w:rsidRPr="005B69DA" w:rsidRDefault="006C3679" w:rsidP="00DC68AB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nr</w:t>
            </w:r>
            <w:r w:rsidR="008A2874">
              <w:rPr>
                <w:b/>
              </w:rPr>
              <w:t>.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FFF99"/>
          </w:tcPr>
          <w:p w14:paraId="7AD4CD53" w14:textId="62E02DC5" w:rsidR="006C3679" w:rsidRPr="005B69DA" w:rsidRDefault="006C3679" w:rsidP="00DC68AB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Vedlegg nr</w:t>
            </w:r>
            <w:r w:rsidR="008A2874">
              <w:rPr>
                <w:b/>
              </w:rPr>
              <w:t>.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FFFF99"/>
          </w:tcPr>
          <w:p w14:paraId="7AD4CD54" w14:textId="77777777" w:rsidR="006C3679" w:rsidRDefault="006C3679" w:rsidP="00DC68AB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Antall sider</w:t>
            </w:r>
          </w:p>
        </w:tc>
        <w:tc>
          <w:tcPr>
            <w:tcW w:w="4623" w:type="dxa"/>
            <w:tcBorders>
              <w:bottom w:val="single" w:sz="4" w:space="0" w:color="auto"/>
            </w:tcBorders>
            <w:shd w:val="clear" w:color="auto" w:fill="FFFF99"/>
          </w:tcPr>
          <w:p w14:paraId="7AD4CD55" w14:textId="77777777" w:rsidR="006C3679" w:rsidRPr="005B69DA" w:rsidRDefault="006C3679" w:rsidP="00DC68AB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Merknader</w:t>
            </w:r>
          </w:p>
        </w:tc>
      </w:tr>
      <w:tr w:rsidR="006C3679" w:rsidRPr="007D6B79" w14:paraId="7AD4CD5B" w14:textId="77777777" w:rsidTr="00A168E4">
        <w:tc>
          <w:tcPr>
            <w:tcW w:w="1069" w:type="dxa"/>
            <w:shd w:val="clear" w:color="auto" w:fill="FFFF99"/>
          </w:tcPr>
          <w:p w14:paraId="7AD4CD57" w14:textId="77777777" w:rsidR="006C3679" w:rsidRPr="006C3679" w:rsidRDefault="006C3679" w:rsidP="00DC68AB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G1</w:t>
            </w:r>
          </w:p>
        </w:tc>
        <w:tc>
          <w:tcPr>
            <w:tcW w:w="1573" w:type="dxa"/>
            <w:shd w:val="clear" w:color="auto" w:fill="FFFF99"/>
          </w:tcPr>
          <w:p w14:paraId="7AD4CD58" w14:textId="77777777" w:rsidR="006C3679" w:rsidRPr="006C3679" w:rsidRDefault="006B216E" w:rsidP="006B216E">
            <w:pPr>
              <w:pStyle w:val="Contractstyle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6" w:type="dxa"/>
          </w:tcPr>
          <w:p w14:paraId="7AD4CD59" w14:textId="77777777" w:rsidR="006C3679" w:rsidRPr="006C3679" w:rsidRDefault="006C3679" w:rsidP="00DC68AB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D5A" w14:textId="77777777" w:rsidR="006C3679" w:rsidRPr="006C3679" w:rsidRDefault="006C3679" w:rsidP="00DC68AB">
            <w:pPr>
              <w:pStyle w:val="Contractstyle"/>
              <w:ind w:left="0"/>
              <w:rPr>
                <w:bCs/>
              </w:rPr>
            </w:pPr>
          </w:p>
        </w:tc>
      </w:tr>
      <w:tr w:rsidR="006C3679" w:rsidRPr="007D6B79" w14:paraId="7AD4CD60" w14:textId="77777777" w:rsidTr="00A168E4">
        <w:tc>
          <w:tcPr>
            <w:tcW w:w="1069" w:type="dxa"/>
            <w:shd w:val="clear" w:color="auto" w:fill="FFFF99"/>
          </w:tcPr>
          <w:p w14:paraId="7AD4CD5C" w14:textId="77777777" w:rsidR="006C3679" w:rsidRDefault="006C3679" w:rsidP="00DC68AB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G2</w:t>
            </w:r>
          </w:p>
        </w:tc>
        <w:tc>
          <w:tcPr>
            <w:tcW w:w="1573" w:type="dxa"/>
            <w:shd w:val="clear" w:color="auto" w:fill="FFFF99"/>
          </w:tcPr>
          <w:p w14:paraId="7AD4CD5D" w14:textId="77777777" w:rsidR="006C3679" w:rsidRPr="006C3679" w:rsidRDefault="006B216E" w:rsidP="006B216E">
            <w:pPr>
              <w:pStyle w:val="Contractstyle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6" w:type="dxa"/>
          </w:tcPr>
          <w:p w14:paraId="7AD4CD5E" w14:textId="77777777" w:rsidR="006C3679" w:rsidRPr="006C3679" w:rsidRDefault="006C3679" w:rsidP="00DC68AB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D5F" w14:textId="77777777" w:rsidR="006C3679" w:rsidRPr="006C3679" w:rsidRDefault="006C3679" w:rsidP="00DC68AB">
            <w:pPr>
              <w:pStyle w:val="Contractstyle"/>
              <w:ind w:left="0"/>
              <w:rPr>
                <w:bCs/>
              </w:rPr>
            </w:pPr>
          </w:p>
        </w:tc>
      </w:tr>
    </w:tbl>
    <w:p w14:paraId="7AD4CD6B" w14:textId="77777777" w:rsidR="006C3679" w:rsidRDefault="006C3679" w:rsidP="006C3679">
      <w:pPr>
        <w:pStyle w:val="Contractstyle"/>
        <w:rPr>
          <w:b/>
        </w:rPr>
      </w:pPr>
    </w:p>
    <w:p w14:paraId="7AD4CD6D" w14:textId="0FDA94F9" w:rsidR="00507305" w:rsidRDefault="00977857" w:rsidP="003E5F37">
      <w:pPr>
        <w:pStyle w:val="Overskrift1"/>
      </w:pPr>
      <w:r>
        <w:t>Tilbyders ø</w:t>
      </w:r>
      <w:r w:rsidR="00A17634">
        <w:t>konomisk</w:t>
      </w:r>
      <w:r>
        <w:t>e</w:t>
      </w:r>
      <w:r w:rsidR="00A17634">
        <w:t xml:space="preserve"> og finansiell</w:t>
      </w:r>
      <w:r>
        <w:t>e</w:t>
      </w:r>
      <w:r w:rsidR="00A17634">
        <w:t xml:space="preserve"> kapasitet</w:t>
      </w:r>
    </w:p>
    <w:p w14:paraId="7AD4CD6E" w14:textId="77777777" w:rsidR="005136A9" w:rsidRPr="005136A9" w:rsidRDefault="005136A9" w:rsidP="005136A9">
      <w:pPr>
        <w:pStyle w:val="Contractstyle"/>
        <w:rPr>
          <w:b/>
          <w:bCs/>
        </w:rPr>
      </w:pPr>
      <w:r>
        <w:rPr>
          <w:b/>
          <w:bCs/>
        </w:rPr>
        <w:t>Krav Ø1</w:t>
      </w:r>
      <w:r w:rsidRPr="005136A9">
        <w:rPr>
          <w:b/>
          <w:bCs/>
        </w:rPr>
        <w:t>:</w:t>
      </w:r>
    </w:p>
    <w:p w14:paraId="7AD4CD6F" w14:textId="77777777" w:rsidR="00507305" w:rsidRPr="005136A9" w:rsidRDefault="005136A9" w:rsidP="005136A9">
      <w:pPr>
        <w:pStyle w:val="Contractstyle"/>
      </w:pPr>
      <w:r>
        <w:t>Fyll inn i tabellen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1573"/>
        <w:gridCol w:w="1846"/>
        <w:gridCol w:w="4623"/>
      </w:tblGrid>
      <w:tr w:rsidR="00507305" w:rsidRPr="007D6B79" w14:paraId="7AD4CD74" w14:textId="77777777" w:rsidTr="00A168E4">
        <w:tc>
          <w:tcPr>
            <w:tcW w:w="1069" w:type="dxa"/>
            <w:tcBorders>
              <w:bottom w:val="single" w:sz="4" w:space="0" w:color="auto"/>
            </w:tcBorders>
            <w:shd w:val="clear" w:color="auto" w:fill="FFFF99"/>
          </w:tcPr>
          <w:p w14:paraId="7AD4CD70" w14:textId="52F5710F" w:rsidR="00507305" w:rsidRPr="005B69DA" w:rsidRDefault="00507305" w:rsidP="005B218F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nr</w:t>
            </w:r>
            <w:r w:rsidR="008A2874">
              <w:rPr>
                <w:b/>
              </w:rPr>
              <w:t>.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FFF99"/>
          </w:tcPr>
          <w:p w14:paraId="7AD4CD71" w14:textId="27FF6683" w:rsidR="00507305" w:rsidRPr="005B69DA" w:rsidRDefault="00507305" w:rsidP="005B218F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Vedlegg nr</w:t>
            </w:r>
            <w:r w:rsidR="008A2874">
              <w:rPr>
                <w:b/>
              </w:rPr>
              <w:t>.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FFFF99"/>
          </w:tcPr>
          <w:p w14:paraId="7AD4CD72" w14:textId="77777777" w:rsidR="00507305" w:rsidRDefault="00507305" w:rsidP="005B218F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Antall sider</w:t>
            </w:r>
          </w:p>
        </w:tc>
        <w:tc>
          <w:tcPr>
            <w:tcW w:w="4623" w:type="dxa"/>
            <w:tcBorders>
              <w:bottom w:val="single" w:sz="4" w:space="0" w:color="auto"/>
            </w:tcBorders>
            <w:shd w:val="clear" w:color="auto" w:fill="FFFF99"/>
          </w:tcPr>
          <w:p w14:paraId="7AD4CD73" w14:textId="77777777" w:rsidR="00507305" w:rsidRPr="005B69DA" w:rsidRDefault="00507305" w:rsidP="005B218F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Merknader</w:t>
            </w:r>
          </w:p>
        </w:tc>
      </w:tr>
      <w:tr w:rsidR="00507305" w:rsidRPr="007D6B79" w14:paraId="7AD4CD79" w14:textId="77777777" w:rsidTr="00A168E4">
        <w:tc>
          <w:tcPr>
            <w:tcW w:w="1069" w:type="dxa"/>
            <w:shd w:val="clear" w:color="auto" w:fill="FFFF99"/>
          </w:tcPr>
          <w:p w14:paraId="7AD4CD75" w14:textId="77777777" w:rsidR="00507305" w:rsidRPr="006C3679" w:rsidRDefault="00507305" w:rsidP="005B218F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Ø1</w:t>
            </w:r>
            <w:r w:rsidR="00D50CEF">
              <w:rPr>
                <w:bCs/>
              </w:rPr>
              <w:t>.1</w:t>
            </w:r>
          </w:p>
        </w:tc>
        <w:tc>
          <w:tcPr>
            <w:tcW w:w="1573" w:type="dxa"/>
            <w:shd w:val="clear" w:color="auto" w:fill="FFFF99"/>
          </w:tcPr>
          <w:p w14:paraId="7AD4CD76" w14:textId="15A28167" w:rsidR="00507305" w:rsidRPr="006C3679" w:rsidRDefault="003E5F37" w:rsidP="006B216E">
            <w:pPr>
              <w:pStyle w:val="Contractstyle"/>
              <w:ind w:left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6" w:type="dxa"/>
          </w:tcPr>
          <w:p w14:paraId="7AD4CD77" w14:textId="77777777" w:rsidR="00507305" w:rsidRPr="006C3679" w:rsidRDefault="00507305" w:rsidP="005B218F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D78" w14:textId="77777777" w:rsidR="00507305" w:rsidRPr="006C3679" w:rsidRDefault="00507305" w:rsidP="005B218F">
            <w:pPr>
              <w:pStyle w:val="Contractstyle"/>
              <w:ind w:left="0"/>
              <w:rPr>
                <w:bCs/>
              </w:rPr>
            </w:pPr>
          </w:p>
        </w:tc>
      </w:tr>
      <w:tr w:rsidR="00507305" w:rsidRPr="007D6B79" w14:paraId="7AD4CD7E" w14:textId="77777777" w:rsidTr="00A168E4">
        <w:tc>
          <w:tcPr>
            <w:tcW w:w="1069" w:type="dxa"/>
            <w:shd w:val="clear" w:color="auto" w:fill="FFFF99"/>
          </w:tcPr>
          <w:p w14:paraId="7AD4CD7A" w14:textId="77777777" w:rsidR="00507305" w:rsidRDefault="00507305" w:rsidP="005B218F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Ø1</w:t>
            </w:r>
            <w:r w:rsidR="00D50CEF">
              <w:rPr>
                <w:bCs/>
              </w:rPr>
              <w:t>.2</w:t>
            </w:r>
          </w:p>
        </w:tc>
        <w:tc>
          <w:tcPr>
            <w:tcW w:w="1573" w:type="dxa"/>
            <w:shd w:val="clear" w:color="auto" w:fill="FFFF99"/>
          </w:tcPr>
          <w:p w14:paraId="7AD4CD7B" w14:textId="5CFAD074" w:rsidR="00507305" w:rsidRPr="006C3679" w:rsidRDefault="003E5F37" w:rsidP="006B216E">
            <w:pPr>
              <w:pStyle w:val="Contractstyle"/>
              <w:ind w:left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6" w:type="dxa"/>
          </w:tcPr>
          <w:p w14:paraId="7AD4CD7C" w14:textId="77777777" w:rsidR="00507305" w:rsidRPr="006C3679" w:rsidRDefault="00507305" w:rsidP="005B218F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D7D" w14:textId="77777777" w:rsidR="00507305" w:rsidRPr="006C3679" w:rsidRDefault="00507305" w:rsidP="005B218F">
            <w:pPr>
              <w:pStyle w:val="Contractstyle"/>
              <w:ind w:left="0"/>
              <w:rPr>
                <w:bCs/>
              </w:rPr>
            </w:pPr>
          </w:p>
        </w:tc>
      </w:tr>
      <w:tr w:rsidR="00507305" w:rsidRPr="007D6B79" w14:paraId="7AD4CD83" w14:textId="77777777" w:rsidTr="00B24D75">
        <w:tc>
          <w:tcPr>
            <w:tcW w:w="1069" w:type="dxa"/>
            <w:shd w:val="clear" w:color="auto" w:fill="FFFF99"/>
          </w:tcPr>
          <w:p w14:paraId="7AD4CD7F" w14:textId="77777777" w:rsidR="00507305" w:rsidRDefault="00507305" w:rsidP="005B218F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Ø1</w:t>
            </w:r>
            <w:r w:rsidR="00D50CEF">
              <w:rPr>
                <w:bCs/>
              </w:rPr>
              <w:t>.3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FFF99"/>
          </w:tcPr>
          <w:p w14:paraId="7AD4CD80" w14:textId="4C996B1E" w:rsidR="00507305" w:rsidRPr="006C3679" w:rsidRDefault="003E5F37" w:rsidP="006B216E">
            <w:pPr>
              <w:pStyle w:val="Contractstyle"/>
              <w:ind w:left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46" w:type="dxa"/>
          </w:tcPr>
          <w:p w14:paraId="7AD4CD81" w14:textId="77777777" w:rsidR="00507305" w:rsidRPr="006C3679" w:rsidRDefault="00507305" w:rsidP="005B218F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D82" w14:textId="77777777" w:rsidR="00507305" w:rsidRPr="006C3679" w:rsidRDefault="00507305" w:rsidP="005B218F">
            <w:pPr>
              <w:pStyle w:val="Contractstyle"/>
              <w:ind w:left="0"/>
              <w:rPr>
                <w:bCs/>
              </w:rPr>
            </w:pPr>
          </w:p>
        </w:tc>
      </w:tr>
      <w:tr w:rsidR="00507305" w:rsidRPr="007D6B79" w14:paraId="7AD4CD88" w14:textId="77777777" w:rsidTr="00B24D75">
        <w:tc>
          <w:tcPr>
            <w:tcW w:w="1069" w:type="dxa"/>
            <w:shd w:val="clear" w:color="auto" w:fill="FFFF99"/>
          </w:tcPr>
          <w:p w14:paraId="7AD4CD84" w14:textId="77777777" w:rsidR="00507305" w:rsidRDefault="00507305" w:rsidP="005B218F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Ø1</w:t>
            </w:r>
            <w:r w:rsidR="00D50CEF">
              <w:rPr>
                <w:bCs/>
              </w:rPr>
              <w:t>.4</w:t>
            </w:r>
          </w:p>
        </w:tc>
        <w:tc>
          <w:tcPr>
            <w:tcW w:w="1573" w:type="dxa"/>
            <w:shd w:val="clear" w:color="auto" w:fill="FFFF99"/>
          </w:tcPr>
          <w:p w14:paraId="7AD4CD85" w14:textId="35AAF564" w:rsidR="00507305" w:rsidRPr="006C3679" w:rsidRDefault="00B24D75" w:rsidP="00B24D75">
            <w:pPr>
              <w:pStyle w:val="Contractstyle"/>
              <w:tabs>
                <w:tab w:val="left" w:pos="240"/>
                <w:tab w:val="center" w:pos="678"/>
              </w:tabs>
              <w:ind w:left="0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 w:rsidR="003E5F37">
              <w:rPr>
                <w:bCs/>
              </w:rPr>
              <w:t>6</w:t>
            </w:r>
          </w:p>
        </w:tc>
        <w:tc>
          <w:tcPr>
            <w:tcW w:w="1846" w:type="dxa"/>
          </w:tcPr>
          <w:p w14:paraId="7AD4CD86" w14:textId="77777777" w:rsidR="00507305" w:rsidRPr="006C3679" w:rsidRDefault="00507305" w:rsidP="005B218F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D87" w14:textId="77777777" w:rsidR="00507305" w:rsidRPr="006C3679" w:rsidRDefault="00507305" w:rsidP="005B218F">
            <w:pPr>
              <w:pStyle w:val="Contractstyle"/>
              <w:ind w:left="0"/>
              <w:rPr>
                <w:bCs/>
              </w:rPr>
            </w:pPr>
          </w:p>
        </w:tc>
      </w:tr>
    </w:tbl>
    <w:p w14:paraId="7AD4CD89" w14:textId="77777777" w:rsidR="001C4E98" w:rsidRDefault="001C4E98" w:rsidP="00AE090E"/>
    <w:p w14:paraId="7AD4CD8A" w14:textId="56230277" w:rsidR="00A17634" w:rsidRDefault="001C4E98" w:rsidP="00DE3FE6">
      <w:pPr>
        <w:pStyle w:val="Overskrift1"/>
      </w:pPr>
      <w:r>
        <w:br w:type="page"/>
      </w:r>
      <w:r w:rsidR="00D64F01">
        <w:lastRenderedPageBreak/>
        <w:t>Tilbyders t</w:t>
      </w:r>
      <w:r w:rsidR="00A17634">
        <w:t>eknisk</w:t>
      </w:r>
      <w:r w:rsidR="00977857">
        <w:t xml:space="preserve">e og faglige kvalifikasjoner </w:t>
      </w:r>
    </w:p>
    <w:p w14:paraId="7AD4CD8B" w14:textId="77777777" w:rsidR="00A17634" w:rsidRDefault="00A17634" w:rsidP="00A17634">
      <w:pPr>
        <w:pStyle w:val="Contractstyle"/>
      </w:pPr>
      <w:bookmarkStart w:id="1" w:name="UtskriftMerke"/>
      <w:bookmarkStart w:id="2" w:name="HerFørUtskrift"/>
      <w:bookmarkEnd w:id="1"/>
      <w:bookmarkEnd w:id="2"/>
    </w:p>
    <w:p w14:paraId="7AD4CD8C" w14:textId="5180D33D" w:rsidR="00A17634" w:rsidRPr="00A17634" w:rsidRDefault="00426610" w:rsidP="00A17634">
      <w:pPr>
        <w:pStyle w:val="Overskrift2"/>
        <w:rPr>
          <w:lang w:val="nb-NO"/>
        </w:rPr>
      </w:pPr>
      <w:r>
        <w:rPr>
          <w:lang w:val="nb-NO"/>
        </w:rPr>
        <w:t>Oppfyllelse av krav T1 og T3:</w:t>
      </w:r>
    </w:p>
    <w:p w14:paraId="7AD4CD8D" w14:textId="318244D7" w:rsidR="005136A9" w:rsidRPr="005136A9" w:rsidRDefault="005136A9" w:rsidP="005136A9">
      <w:pPr>
        <w:pStyle w:val="Contractstyle"/>
        <w:rPr>
          <w:b/>
          <w:bCs/>
        </w:rPr>
      </w:pPr>
    </w:p>
    <w:p w14:paraId="7AD4CD8E" w14:textId="77777777" w:rsidR="00507305" w:rsidRPr="005136A9" w:rsidRDefault="005136A9" w:rsidP="005136A9">
      <w:pPr>
        <w:pStyle w:val="Contractstyle"/>
      </w:pPr>
      <w:r>
        <w:t>Fyll inn i tabellen</w:t>
      </w:r>
      <w:r w:rsidR="007E4034">
        <w:t>e</w:t>
      </w:r>
    </w:p>
    <w:p w14:paraId="7AD4CD8F" w14:textId="77777777" w:rsidR="00A17634" w:rsidRDefault="00A17634" w:rsidP="00A17634">
      <w:pPr>
        <w:pStyle w:val="Contractstyl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255"/>
        <w:gridCol w:w="975"/>
        <w:gridCol w:w="900"/>
        <w:gridCol w:w="1019"/>
        <w:gridCol w:w="1262"/>
        <w:gridCol w:w="1266"/>
        <w:gridCol w:w="1276"/>
      </w:tblGrid>
      <w:tr w:rsidR="00F17CB5" w:rsidRPr="00D64F01" w14:paraId="7AD4CD92" w14:textId="77777777" w:rsidTr="003E5F37">
        <w:tc>
          <w:tcPr>
            <w:tcW w:w="3133" w:type="dxa"/>
            <w:gridSpan w:val="2"/>
            <w:shd w:val="clear" w:color="auto" w:fill="FFFF99"/>
          </w:tcPr>
          <w:p w14:paraId="1822725D" w14:textId="2B389016" w:rsidR="00D64F01" w:rsidRDefault="00F17CB5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Fagmiljø Server</w:t>
            </w:r>
            <w:r w:rsidR="003E40FF" w:rsidRPr="003E5F37">
              <w:rPr>
                <w:b/>
                <w:bCs/>
              </w:rPr>
              <w:t xml:space="preserve">: </w:t>
            </w:r>
          </w:p>
          <w:p w14:paraId="7AD4CD90" w14:textId="0C414E5D" w:rsidR="00F17CB5" w:rsidRPr="003E5F37" w:rsidRDefault="00D64F01" w:rsidP="003E5F37">
            <w:pPr>
              <w:pStyle w:val="Contractstyle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FMA IKT-kap.</w:t>
            </w:r>
            <w:r w:rsidR="00F17CB5" w:rsidRPr="003E5F37">
              <w:rPr>
                <w:b/>
                <w:bCs/>
              </w:rPr>
              <w:t xml:space="preserve"> benytter primært </w:t>
            </w:r>
            <w:r w:rsidR="00D50CEF" w:rsidRPr="003E5F37">
              <w:rPr>
                <w:b/>
                <w:bCs/>
              </w:rPr>
              <w:t xml:space="preserve">VMware og </w:t>
            </w:r>
            <w:r w:rsidR="00F17CB5" w:rsidRPr="003E5F37">
              <w:rPr>
                <w:b/>
                <w:bCs/>
              </w:rPr>
              <w:t>Microsoft Windows infrastruktur</w:t>
            </w:r>
          </w:p>
        </w:tc>
        <w:tc>
          <w:tcPr>
            <w:tcW w:w="6698" w:type="dxa"/>
            <w:gridSpan w:val="6"/>
            <w:shd w:val="clear" w:color="auto" w:fill="FFFF99"/>
          </w:tcPr>
          <w:p w14:paraId="7AD4CD91" w14:textId="77777777" w:rsidR="00F17CB5" w:rsidRPr="003E5F37" w:rsidRDefault="00F17CB5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Minimumskrav: 4 personer</w:t>
            </w:r>
          </w:p>
        </w:tc>
      </w:tr>
      <w:tr w:rsidR="003E5F37" w14:paraId="7AD4CD9B" w14:textId="77777777" w:rsidTr="003E5F37">
        <w:tc>
          <w:tcPr>
            <w:tcW w:w="1878" w:type="dxa"/>
            <w:tcBorders>
              <w:bottom w:val="single" w:sz="4" w:space="0" w:color="auto"/>
            </w:tcBorders>
            <w:shd w:val="clear" w:color="auto" w:fill="FFFF99"/>
          </w:tcPr>
          <w:p w14:paraId="7AD4CD93" w14:textId="77777777" w:rsidR="00B26247" w:rsidRDefault="00B26247" w:rsidP="003E5F37">
            <w:pPr>
              <w:pStyle w:val="Contractstyle"/>
              <w:ind w:left="0"/>
            </w:pPr>
            <w:r>
              <w:t xml:space="preserve">Antall relevante </w:t>
            </w:r>
            <w:r w:rsidR="007E4034">
              <w:t>ressurser</w:t>
            </w:r>
            <w:r>
              <w:t xml:space="preserve"> </w:t>
            </w:r>
            <w:r w:rsidR="007E4034">
              <w:t>i tilbyders fagmiljø</w:t>
            </w:r>
          </w:p>
        </w:tc>
        <w:tc>
          <w:tcPr>
            <w:tcW w:w="1255" w:type="dxa"/>
            <w:shd w:val="clear" w:color="auto" w:fill="FFFF99"/>
          </w:tcPr>
          <w:p w14:paraId="7AD4CD94" w14:textId="77777777" w:rsidR="00B26247" w:rsidRDefault="007E4034" w:rsidP="003E5F37">
            <w:pPr>
              <w:pStyle w:val="Contractstyle"/>
              <w:ind w:left="0"/>
            </w:pPr>
            <w:r>
              <w:t>Under 4</w:t>
            </w:r>
          </w:p>
        </w:tc>
        <w:tc>
          <w:tcPr>
            <w:tcW w:w="975" w:type="dxa"/>
            <w:shd w:val="clear" w:color="auto" w:fill="FFFF99"/>
          </w:tcPr>
          <w:p w14:paraId="7AD4CD95" w14:textId="77777777" w:rsidR="00B26247" w:rsidRDefault="00B26247" w:rsidP="003E5F37">
            <w:pPr>
              <w:pStyle w:val="Contractstyle"/>
              <w:ind w:left="0"/>
            </w:pPr>
            <w:r>
              <w:t>4</w:t>
            </w:r>
          </w:p>
        </w:tc>
        <w:tc>
          <w:tcPr>
            <w:tcW w:w="900" w:type="dxa"/>
            <w:shd w:val="clear" w:color="auto" w:fill="FFFF99"/>
          </w:tcPr>
          <w:p w14:paraId="7AD4CD96" w14:textId="77777777" w:rsidR="00B26247" w:rsidRDefault="00B26247" w:rsidP="003E5F37">
            <w:pPr>
              <w:pStyle w:val="Contractstyle"/>
              <w:ind w:left="0"/>
            </w:pPr>
            <w:r>
              <w:t>5-6</w:t>
            </w:r>
          </w:p>
        </w:tc>
        <w:tc>
          <w:tcPr>
            <w:tcW w:w="1019" w:type="dxa"/>
            <w:shd w:val="clear" w:color="auto" w:fill="FFFF99"/>
          </w:tcPr>
          <w:p w14:paraId="7AD4CD97" w14:textId="77777777" w:rsidR="00B26247" w:rsidRDefault="00B26247" w:rsidP="003E5F37">
            <w:pPr>
              <w:pStyle w:val="Contractstyle"/>
              <w:ind w:left="0"/>
            </w:pPr>
            <w:r>
              <w:t>7-8</w:t>
            </w:r>
          </w:p>
        </w:tc>
        <w:tc>
          <w:tcPr>
            <w:tcW w:w="1262" w:type="dxa"/>
            <w:shd w:val="clear" w:color="auto" w:fill="FFFF99"/>
          </w:tcPr>
          <w:p w14:paraId="7AD4CD98" w14:textId="77777777" w:rsidR="00B26247" w:rsidRDefault="00B26247" w:rsidP="003E5F37">
            <w:pPr>
              <w:pStyle w:val="Contractstyle"/>
              <w:ind w:left="0"/>
            </w:pPr>
            <w:r>
              <w:t>9-11</w:t>
            </w:r>
          </w:p>
        </w:tc>
        <w:tc>
          <w:tcPr>
            <w:tcW w:w="1266" w:type="dxa"/>
            <w:shd w:val="clear" w:color="auto" w:fill="FFFF99"/>
          </w:tcPr>
          <w:p w14:paraId="7AD4CD99" w14:textId="77777777" w:rsidR="00B26247" w:rsidRDefault="003E40FF" w:rsidP="003E5F37">
            <w:pPr>
              <w:pStyle w:val="Contractstyle"/>
              <w:ind w:left="0"/>
            </w:pPr>
            <w:r>
              <w:t>12-14</w:t>
            </w:r>
          </w:p>
        </w:tc>
        <w:tc>
          <w:tcPr>
            <w:tcW w:w="1276" w:type="dxa"/>
            <w:shd w:val="clear" w:color="auto" w:fill="FFFF99"/>
          </w:tcPr>
          <w:p w14:paraId="7AD4CD9A" w14:textId="77777777" w:rsidR="00B26247" w:rsidRDefault="003E40FF" w:rsidP="003E5F37">
            <w:pPr>
              <w:pStyle w:val="Contractstyle"/>
              <w:ind w:left="0"/>
            </w:pPr>
            <w:r>
              <w:t>15 eller høyere</w:t>
            </w:r>
          </w:p>
        </w:tc>
      </w:tr>
      <w:tr w:rsidR="003E5F37" w:rsidRPr="00212F16" w14:paraId="7AD4CDA4" w14:textId="77777777" w:rsidTr="003E5F37">
        <w:tc>
          <w:tcPr>
            <w:tcW w:w="1878" w:type="dxa"/>
            <w:shd w:val="clear" w:color="auto" w:fill="FFFF99"/>
          </w:tcPr>
          <w:p w14:paraId="7AD4CD9C" w14:textId="77777777" w:rsidR="00B26247" w:rsidRDefault="00B26247" w:rsidP="003E5F37">
            <w:pPr>
              <w:pStyle w:val="Contractstyle"/>
              <w:ind w:left="0"/>
            </w:pPr>
            <w:r>
              <w:t>Sett kryss</w:t>
            </w:r>
            <w:r w:rsidR="00954E0B">
              <w:t xml:space="preserve"> i én av cellene</w:t>
            </w:r>
          </w:p>
        </w:tc>
        <w:tc>
          <w:tcPr>
            <w:tcW w:w="1255" w:type="dxa"/>
            <w:shd w:val="clear" w:color="auto" w:fill="auto"/>
          </w:tcPr>
          <w:p w14:paraId="7AD4CD9D" w14:textId="77777777" w:rsidR="00B26247" w:rsidRDefault="00B26247" w:rsidP="003E5F37">
            <w:pPr>
              <w:pStyle w:val="Contractstyle"/>
              <w:ind w:left="0"/>
            </w:pPr>
          </w:p>
        </w:tc>
        <w:tc>
          <w:tcPr>
            <w:tcW w:w="975" w:type="dxa"/>
            <w:shd w:val="clear" w:color="auto" w:fill="auto"/>
          </w:tcPr>
          <w:p w14:paraId="7AD4CD9E" w14:textId="77777777" w:rsidR="00B26247" w:rsidRDefault="00B26247" w:rsidP="003E5F37">
            <w:pPr>
              <w:pStyle w:val="Contractstyle"/>
              <w:ind w:left="0"/>
            </w:pPr>
          </w:p>
        </w:tc>
        <w:tc>
          <w:tcPr>
            <w:tcW w:w="900" w:type="dxa"/>
            <w:shd w:val="clear" w:color="auto" w:fill="auto"/>
          </w:tcPr>
          <w:p w14:paraId="7AD4CD9F" w14:textId="77777777" w:rsidR="00B26247" w:rsidRDefault="00B26247" w:rsidP="003E5F37">
            <w:pPr>
              <w:pStyle w:val="Contractstyle"/>
              <w:ind w:left="0"/>
            </w:pPr>
          </w:p>
        </w:tc>
        <w:tc>
          <w:tcPr>
            <w:tcW w:w="1019" w:type="dxa"/>
            <w:shd w:val="clear" w:color="auto" w:fill="auto"/>
          </w:tcPr>
          <w:p w14:paraId="7AD4CDA0" w14:textId="77777777" w:rsidR="00B26247" w:rsidRDefault="00B26247" w:rsidP="003E5F37">
            <w:pPr>
              <w:pStyle w:val="Contractstyle"/>
              <w:ind w:left="0"/>
            </w:pPr>
          </w:p>
        </w:tc>
        <w:tc>
          <w:tcPr>
            <w:tcW w:w="1262" w:type="dxa"/>
            <w:shd w:val="clear" w:color="auto" w:fill="auto"/>
          </w:tcPr>
          <w:p w14:paraId="7AD4CDA1" w14:textId="77777777" w:rsidR="00B26247" w:rsidRDefault="00B26247" w:rsidP="003E5F37">
            <w:pPr>
              <w:pStyle w:val="Contractstyle"/>
              <w:ind w:left="0"/>
            </w:pPr>
          </w:p>
        </w:tc>
        <w:tc>
          <w:tcPr>
            <w:tcW w:w="1266" w:type="dxa"/>
            <w:shd w:val="clear" w:color="auto" w:fill="auto"/>
          </w:tcPr>
          <w:p w14:paraId="7AD4CDA2" w14:textId="77777777" w:rsidR="00B26247" w:rsidRDefault="00B26247" w:rsidP="003E5F37">
            <w:pPr>
              <w:pStyle w:val="Contractstyle"/>
              <w:ind w:left="0"/>
            </w:pPr>
          </w:p>
        </w:tc>
        <w:tc>
          <w:tcPr>
            <w:tcW w:w="1276" w:type="dxa"/>
            <w:shd w:val="clear" w:color="auto" w:fill="auto"/>
          </w:tcPr>
          <w:p w14:paraId="7AD4CDA3" w14:textId="77777777" w:rsidR="00B26247" w:rsidRDefault="00B26247" w:rsidP="003E5F37">
            <w:pPr>
              <w:pStyle w:val="Contractstyle"/>
              <w:ind w:left="0"/>
            </w:pPr>
          </w:p>
        </w:tc>
      </w:tr>
      <w:tr w:rsidR="00B93C7C" w14:paraId="7AD4CDA7" w14:textId="77777777" w:rsidTr="003E5F37">
        <w:tc>
          <w:tcPr>
            <w:tcW w:w="1878" w:type="dxa"/>
            <w:shd w:val="clear" w:color="auto" w:fill="FFFF99"/>
          </w:tcPr>
          <w:p w14:paraId="7AD4CDA5" w14:textId="77777777" w:rsidR="00B93C7C" w:rsidRDefault="00F937EC" w:rsidP="003E5F37">
            <w:pPr>
              <w:pStyle w:val="Contractstyle"/>
              <w:ind w:left="0"/>
            </w:pPr>
            <w:r>
              <w:t>M</w:t>
            </w:r>
            <w:r w:rsidR="00B93C7C">
              <w:t>erknader</w:t>
            </w:r>
          </w:p>
        </w:tc>
        <w:tc>
          <w:tcPr>
            <w:tcW w:w="7953" w:type="dxa"/>
            <w:gridSpan w:val="7"/>
            <w:shd w:val="clear" w:color="auto" w:fill="auto"/>
          </w:tcPr>
          <w:p w14:paraId="7AD4CDA6" w14:textId="77777777" w:rsidR="00B93C7C" w:rsidRDefault="00B93C7C" w:rsidP="003E5F37">
            <w:pPr>
              <w:pStyle w:val="Contractstyle"/>
              <w:ind w:left="0"/>
            </w:pPr>
          </w:p>
        </w:tc>
      </w:tr>
    </w:tbl>
    <w:p w14:paraId="7AD4CDA8" w14:textId="77777777" w:rsidR="00B26247" w:rsidRDefault="00B26247" w:rsidP="00A17634">
      <w:pPr>
        <w:pStyle w:val="Contractstyl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7"/>
        <w:gridCol w:w="1255"/>
        <w:gridCol w:w="975"/>
        <w:gridCol w:w="900"/>
        <w:gridCol w:w="1020"/>
        <w:gridCol w:w="1262"/>
        <w:gridCol w:w="1266"/>
        <w:gridCol w:w="1276"/>
      </w:tblGrid>
      <w:tr w:rsidR="003E5F37" w:rsidRPr="007E4034" w14:paraId="7AD4CDAC" w14:textId="77777777" w:rsidTr="003E5F37">
        <w:tc>
          <w:tcPr>
            <w:tcW w:w="3132" w:type="dxa"/>
            <w:gridSpan w:val="2"/>
            <w:shd w:val="clear" w:color="auto" w:fill="FFFF99"/>
          </w:tcPr>
          <w:p w14:paraId="68FC27F6" w14:textId="77777777" w:rsidR="00D64F01" w:rsidRDefault="008D68D0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Fagmiljø Driftsverktøy</w:t>
            </w:r>
            <w:r w:rsidR="003E40FF" w:rsidRPr="003E5F37">
              <w:rPr>
                <w:b/>
                <w:bCs/>
              </w:rPr>
              <w:t>:</w:t>
            </w:r>
          </w:p>
          <w:p w14:paraId="7AD4CDA9" w14:textId="2C95E56E" w:rsidR="008D68D0" w:rsidRPr="003E5F37" w:rsidRDefault="0046400A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 xml:space="preserve"> </w:t>
            </w:r>
            <w:r w:rsidR="00D64F01">
              <w:rPr>
                <w:b/>
                <w:bCs/>
              </w:rPr>
              <w:t xml:space="preserve">FMA IKT-kap. </w:t>
            </w:r>
            <w:r w:rsidR="009970C1" w:rsidRPr="003E5F37">
              <w:rPr>
                <w:b/>
                <w:bCs/>
              </w:rPr>
              <w:t xml:space="preserve">benytter primært </w:t>
            </w:r>
            <w:r w:rsidRPr="003E5F37">
              <w:rPr>
                <w:b/>
                <w:bCs/>
              </w:rPr>
              <w:t>Microsoft driftsverktøy og Spectrum</w:t>
            </w:r>
          </w:p>
        </w:tc>
        <w:tc>
          <w:tcPr>
            <w:tcW w:w="2895" w:type="dxa"/>
            <w:gridSpan w:val="3"/>
            <w:tcBorders>
              <w:right w:val="nil"/>
            </w:tcBorders>
            <w:shd w:val="clear" w:color="auto" w:fill="FFFF99"/>
          </w:tcPr>
          <w:p w14:paraId="7AD4CDAA" w14:textId="77777777" w:rsidR="008D68D0" w:rsidRPr="003E5F37" w:rsidRDefault="008D68D0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Minimumskrav: 3 personer</w:t>
            </w:r>
          </w:p>
        </w:tc>
        <w:tc>
          <w:tcPr>
            <w:tcW w:w="3804" w:type="dxa"/>
            <w:gridSpan w:val="3"/>
            <w:tcBorders>
              <w:left w:val="nil"/>
            </w:tcBorders>
            <w:shd w:val="clear" w:color="auto" w:fill="FFFF99"/>
          </w:tcPr>
          <w:p w14:paraId="7AD4CDAB" w14:textId="77777777" w:rsidR="008D68D0" w:rsidRPr="003E5F37" w:rsidRDefault="008D68D0" w:rsidP="003E5F37">
            <w:pPr>
              <w:pStyle w:val="Contractstyle"/>
              <w:ind w:left="0"/>
              <w:rPr>
                <w:b/>
                <w:bCs/>
              </w:rPr>
            </w:pPr>
          </w:p>
        </w:tc>
      </w:tr>
      <w:tr w:rsidR="003E5F37" w14:paraId="7AD4CDB5" w14:textId="77777777" w:rsidTr="003E5F37">
        <w:tc>
          <w:tcPr>
            <w:tcW w:w="1877" w:type="dxa"/>
            <w:tcBorders>
              <w:bottom w:val="single" w:sz="4" w:space="0" w:color="auto"/>
            </w:tcBorders>
            <w:shd w:val="clear" w:color="auto" w:fill="FFFF99"/>
          </w:tcPr>
          <w:p w14:paraId="7AD4CDAD" w14:textId="77777777" w:rsidR="007E4034" w:rsidRDefault="007E4034" w:rsidP="003E5F37">
            <w:pPr>
              <w:pStyle w:val="Contractstyle"/>
              <w:ind w:left="0"/>
            </w:pPr>
            <w:r>
              <w:t>Antall relevante ressurser i tilbyders fagmiljø</w:t>
            </w:r>
          </w:p>
        </w:tc>
        <w:tc>
          <w:tcPr>
            <w:tcW w:w="1255" w:type="dxa"/>
            <w:shd w:val="clear" w:color="auto" w:fill="FFFF99"/>
          </w:tcPr>
          <w:p w14:paraId="7AD4CDAE" w14:textId="77777777" w:rsidR="007E4034" w:rsidRDefault="007E4034" w:rsidP="003E5F37">
            <w:pPr>
              <w:pStyle w:val="Contractstyle"/>
              <w:ind w:left="0"/>
            </w:pPr>
            <w:r>
              <w:t>Under 3</w:t>
            </w:r>
          </w:p>
        </w:tc>
        <w:tc>
          <w:tcPr>
            <w:tcW w:w="975" w:type="dxa"/>
            <w:shd w:val="clear" w:color="auto" w:fill="FFFF99"/>
          </w:tcPr>
          <w:p w14:paraId="7AD4CDAF" w14:textId="77777777" w:rsidR="007E4034" w:rsidRDefault="007E4034" w:rsidP="003E5F37">
            <w:pPr>
              <w:pStyle w:val="Contractstyle"/>
              <w:ind w:left="0"/>
            </w:pPr>
            <w:r>
              <w:t>3</w:t>
            </w:r>
          </w:p>
        </w:tc>
        <w:tc>
          <w:tcPr>
            <w:tcW w:w="900" w:type="dxa"/>
            <w:shd w:val="clear" w:color="auto" w:fill="FFFF99"/>
          </w:tcPr>
          <w:p w14:paraId="7AD4CDB0" w14:textId="77777777" w:rsidR="007E4034" w:rsidRDefault="007E4034" w:rsidP="003E5F37">
            <w:pPr>
              <w:pStyle w:val="Contractstyle"/>
              <w:ind w:left="0"/>
            </w:pPr>
            <w:r>
              <w:t>4</w:t>
            </w:r>
          </w:p>
        </w:tc>
        <w:tc>
          <w:tcPr>
            <w:tcW w:w="1020" w:type="dxa"/>
            <w:shd w:val="clear" w:color="auto" w:fill="FFFF99"/>
          </w:tcPr>
          <w:p w14:paraId="7AD4CDB1" w14:textId="77777777" w:rsidR="007E4034" w:rsidRDefault="00F17CB5" w:rsidP="003E5F37">
            <w:pPr>
              <w:pStyle w:val="Contractstyle"/>
              <w:ind w:left="0"/>
            </w:pPr>
            <w:r>
              <w:t>5</w:t>
            </w:r>
          </w:p>
        </w:tc>
        <w:tc>
          <w:tcPr>
            <w:tcW w:w="1262" w:type="dxa"/>
            <w:shd w:val="clear" w:color="auto" w:fill="FFFF99"/>
          </w:tcPr>
          <w:p w14:paraId="7AD4CDB2" w14:textId="77777777" w:rsidR="007E4034" w:rsidRDefault="00F17CB5" w:rsidP="003E5F37">
            <w:pPr>
              <w:pStyle w:val="Contractstyle"/>
              <w:ind w:left="0"/>
            </w:pPr>
            <w:r>
              <w:t>6-7</w:t>
            </w:r>
          </w:p>
        </w:tc>
        <w:tc>
          <w:tcPr>
            <w:tcW w:w="1266" w:type="dxa"/>
            <w:shd w:val="clear" w:color="auto" w:fill="FFFF99"/>
          </w:tcPr>
          <w:p w14:paraId="7AD4CDB3" w14:textId="77777777" w:rsidR="007E4034" w:rsidRDefault="00F17CB5" w:rsidP="003E5F37">
            <w:pPr>
              <w:pStyle w:val="Contractstyle"/>
              <w:ind w:left="0"/>
            </w:pPr>
            <w:r>
              <w:t>8-9</w:t>
            </w:r>
          </w:p>
        </w:tc>
        <w:tc>
          <w:tcPr>
            <w:tcW w:w="1276" w:type="dxa"/>
            <w:shd w:val="clear" w:color="auto" w:fill="FFFF99"/>
          </w:tcPr>
          <w:p w14:paraId="7AD4CDB4" w14:textId="77777777" w:rsidR="007E4034" w:rsidRDefault="003E40FF" w:rsidP="003E5F37">
            <w:pPr>
              <w:pStyle w:val="Contractstyle"/>
              <w:ind w:left="0"/>
            </w:pPr>
            <w:r>
              <w:t>10 eller høyere</w:t>
            </w:r>
          </w:p>
        </w:tc>
      </w:tr>
      <w:tr w:rsidR="003E5F37" w:rsidRPr="00212F16" w14:paraId="7AD4CDBE" w14:textId="77777777" w:rsidTr="003E5F37">
        <w:tc>
          <w:tcPr>
            <w:tcW w:w="1877" w:type="dxa"/>
            <w:shd w:val="clear" w:color="auto" w:fill="FFFF99"/>
          </w:tcPr>
          <w:p w14:paraId="7AD4CDB6" w14:textId="77777777" w:rsidR="007E4034" w:rsidRDefault="003E40FF" w:rsidP="003E5F37">
            <w:pPr>
              <w:pStyle w:val="Contractstyle"/>
              <w:ind w:left="0"/>
            </w:pPr>
            <w:r>
              <w:t>Sett kryss i én av cellene</w:t>
            </w:r>
          </w:p>
        </w:tc>
        <w:tc>
          <w:tcPr>
            <w:tcW w:w="1255" w:type="dxa"/>
            <w:shd w:val="clear" w:color="auto" w:fill="auto"/>
          </w:tcPr>
          <w:p w14:paraId="7AD4CDB7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75" w:type="dxa"/>
            <w:shd w:val="clear" w:color="auto" w:fill="auto"/>
          </w:tcPr>
          <w:p w14:paraId="7AD4CDB8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00" w:type="dxa"/>
            <w:shd w:val="clear" w:color="auto" w:fill="auto"/>
          </w:tcPr>
          <w:p w14:paraId="7AD4CDB9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020" w:type="dxa"/>
            <w:shd w:val="clear" w:color="auto" w:fill="auto"/>
          </w:tcPr>
          <w:p w14:paraId="7AD4CDBA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2" w:type="dxa"/>
            <w:shd w:val="clear" w:color="auto" w:fill="auto"/>
          </w:tcPr>
          <w:p w14:paraId="7AD4CDBB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6" w:type="dxa"/>
            <w:shd w:val="clear" w:color="auto" w:fill="auto"/>
          </w:tcPr>
          <w:p w14:paraId="7AD4CDBC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76" w:type="dxa"/>
            <w:shd w:val="clear" w:color="auto" w:fill="auto"/>
          </w:tcPr>
          <w:p w14:paraId="7AD4CDBD" w14:textId="77777777" w:rsidR="007E4034" w:rsidRDefault="007E4034" w:rsidP="003E5F37">
            <w:pPr>
              <w:pStyle w:val="Contractstyle"/>
              <w:ind w:left="0"/>
            </w:pPr>
          </w:p>
        </w:tc>
      </w:tr>
      <w:tr w:rsidR="00B93C7C" w14:paraId="7AD4CDC1" w14:textId="77777777" w:rsidTr="003E5F37">
        <w:tc>
          <w:tcPr>
            <w:tcW w:w="1877" w:type="dxa"/>
            <w:shd w:val="clear" w:color="auto" w:fill="FFFF99"/>
          </w:tcPr>
          <w:p w14:paraId="7AD4CDBF" w14:textId="77777777" w:rsidR="00B93C7C" w:rsidRDefault="00B93C7C" w:rsidP="003E5F37">
            <w:pPr>
              <w:pStyle w:val="Contractstyle"/>
              <w:ind w:left="0"/>
            </w:pPr>
            <w:r>
              <w:t>Merknader</w:t>
            </w:r>
          </w:p>
        </w:tc>
        <w:tc>
          <w:tcPr>
            <w:tcW w:w="7954" w:type="dxa"/>
            <w:gridSpan w:val="7"/>
            <w:shd w:val="clear" w:color="auto" w:fill="auto"/>
          </w:tcPr>
          <w:p w14:paraId="7AD4CDC0" w14:textId="77777777" w:rsidR="00B93C7C" w:rsidRDefault="00B93C7C" w:rsidP="003E5F37">
            <w:pPr>
              <w:pStyle w:val="Contractstyle"/>
              <w:ind w:left="0"/>
            </w:pPr>
          </w:p>
        </w:tc>
      </w:tr>
    </w:tbl>
    <w:p w14:paraId="7AD4CDC2" w14:textId="77777777" w:rsidR="007E4034" w:rsidRDefault="007E4034" w:rsidP="00A17634">
      <w:pPr>
        <w:pStyle w:val="Contractstyl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255"/>
        <w:gridCol w:w="975"/>
        <w:gridCol w:w="900"/>
        <w:gridCol w:w="1019"/>
        <w:gridCol w:w="1262"/>
        <w:gridCol w:w="1266"/>
        <w:gridCol w:w="1276"/>
      </w:tblGrid>
      <w:tr w:rsidR="003E5F37" w:rsidRPr="00836387" w14:paraId="7AD4CDC8" w14:textId="77777777" w:rsidTr="003E5F37">
        <w:tc>
          <w:tcPr>
            <w:tcW w:w="3133" w:type="dxa"/>
            <w:gridSpan w:val="2"/>
            <w:shd w:val="clear" w:color="auto" w:fill="FFFF99"/>
          </w:tcPr>
          <w:p w14:paraId="27E42543" w14:textId="7C979AB8" w:rsidR="00D64F01" w:rsidRDefault="00415B74" w:rsidP="00D64F01">
            <w:pPr>
              <w:pStyle w:val="Contractstyle"/>
              <w:ind w:left="0"/>
              <w:rPr>
                <w:b/>
                <w:bCs/>
              </w:rPr>
            </w:pPr>
            <w:r>
              <w:br w:type="page"/>
            </w:r>
            <w:r w:rsidR="008D68D0" w:rsidRPr="003E5F37">
              <w:rPr>
                <w:b/>
                <w:bCs/>
              </w:rPr>
              <w:t>Fagmiljø Lagring</w:t>
            </w:r>
            <w:r w:rsidR="00D64F01">
              <w:rPr>
                <w:b/>
                <w:bCs/>
              </w:rPr>
              <w:t xml:space="preserve">: </w:t>
            </w:r>
          </w:p>
          <w:p w14:paraId="7AD4CDC5" w14:textId="235BE852" w:rsidR="008D68D0" w:rsidRPr="003E5F37" w:rsidRDefault="00D64F01" w:rsidP="00836387">
            <w:pPr>
              <w:pStyle w:val="Contractstyle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FMA IKT-kap. </w:t>
            </w:r>
            <w:r w:rsidR="009970C1" w:rsidRPr="003E5F37">
              <w:rPr>
                <w:b/>
                <w:bCs/>
              </w:rPr>
              <w:t xml:space="preserve">benytter primært </w:t>
            </w:r>
            <w:r w:rsidR="00A370B1" w:rsidRPr="003E5F37">
              <w:rPr>
                <w:b/>
                <w:bCs/>
              </w:rPr>
              <w:t>HP</w:t>
            </w:r>
            <w:r w:rsidR="0046400A" w:rsidRPr="003E5F37">
              <w:rPr>
                <w:b/>
                <w:bCs/>
              </w:rPr>
              <w:t xml:space="preserve"> </w:t>
            </w:r>
            <w:r w:rsidR="00836387">
              <w:rPr>
                <w:b/>
                <w:bCs/>
              </w:rPr>
              <w:t xml:space="preserve">og IBM lagring </w:t>
            </w:r>
          </w:p>
        </w:tc>
        <w:tc>
          <w:tcPr>
            <w:tcW w:w="2894" w:type="dxa"/>
            <w:gridSpan w:val="3"/>
            <w:tcBorders>
              <w:right w:val="nil"/>
            </w:tcBorders>
            <w:shd w:val="clear" w:color="auto" w:fill="FFFF99"/>
          </w:tcPr>
          <w:p w14:paraId="7AD4CDC6" w14:textId="12FC97E2" w:rsidR="008D68D0" w:rsidRPr="003E5F37" w:rsidRDefault="00836387" w:rsidP="003E5F37">
            <w:pPr>
              <w:pStyle w:val="Contractstyle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Minimumskrav: 2</w:t>
            </w:r>
            <w:r w:rsidR="008D68D0" w:rsidRPr="003E5F37">
              <w:rPr>
                <w:b/>
                <w:bCs/>
              </w:rPr>
              <w:t xml:space="preserve"> personer</w:t>
            </w:r>
          </w:p>
        </w:tc>
        <w:tc>
          <w:tcPr>
            <w:tcW w:w="3804" w:type="dxa"/>
            <w:gridSpan w:val="3"/>
            <w:tcBorders>
              <w:left w:val="nil"/>
            </w:tcBorders>
            <w:shd w:val="clear" w:color="auto" w:fill="FFFF99"/>
          </w:tcPr>
          <w:p w14:paraId="7AD4CDC7" w14:textId="77777777" w:rsidR="008D68D0" w:rsidRPr="003E5F37" w:rsidRDefault="008D68D0" w:rsidP="003E5F37">
            <w:pPr>
              <w:pStyle w:val="Contractstyle"/>
              <w:ind w:left="0"/>
              <w:rPr>
                <w:b/>
                <w:bCs/>
              </w:rPr>
            </w:pPr>
          </w:p>
        </w:tc>
      </w:tr>
      <w:tr w:rsidR="003E5F37" w:rsidRPr="00836387" w14:paraId="7AD4CDD1" w14:textId="77777777" w:rsidTr="003E5F37">
        <w:tc>
          <w:tcPr>
            <w:tcW w:w="1878" w:type="dxa"/>
            <w:tcBorders>
              <w:bottom w:val="single" w:sz="4" w:space="0" w:color="auto"/>
            </w:tcBorders>
            <w:shd w:val="clear" w:color="auto" w:fill="FFFF99"/>
          </w:tcPr>
          <w:p w14:paraId="7AD4CDC9" w14:textId="77777777" w:rsidR="003E40FF" w:rsidRDefault="003E40FF" w:rsidP="003E5F37">
            <w:pPr>
              <w:pStyle w:val="Contractstyle"/>
              <w:ind w:left="0"/>
            </w:pPr>
            <w:r>
              <w:t>Antall relevante ressurser i tilbyders fagmiljø</w:t>
            </w:r>
          </w:p>
        </w:tc>
        <w:tc>
          <w:tcPr>
            <w:tcW w:w="1255" w:type="dxa"/>
            <w:shd w:val="clear" w:color="auto" w:fill="FFFF99"/>
          </w:tcPr>
          <w:p w14:paraId="7AD4CDCA" w14:textId="6886462D" w:rsidR="003E40FF" w:rsidRDefault="003E40FF" w:rsidP="003E5F37">
            <w:pPr>
              <w:pStyle w:val="Contractstyle"/>
              <w:ind w:left="0"/>
            </w:pPr>
            <w:r>
              <w:t xml:space="preserve">Under </w:t>
            </w:r>
            <w:r w:rsidR="00836387">
              <w:t>2</w:t>
            </w:r>
          </w:p>
        </w:tc>
        <w:tc>
          <w:tcPr>
            <w:tcW w:w="975" w:type="dxa"/>
            <w:shd w:val="clear" w:color="auto" w:fill="FFFF99"/>
          </w:tcPr>
          <w:p w14:paraId="7AD4CDCB" w14:textId="27AFC371" w:rsidR="003E40FF" w:rsidRDefault="00836387" w:rsidP="00836387">
            <w:pPr>
              <w:pStyle w:val="Contractstyle"/>
              <w:ind w:left="0"/>
            </w:pPr>
            <w:r>
              <w:t>2</w:t>
            </w:r>
          </w:p>
        </w:tc>
        <w:tc>
          <w:tcPr>
            <w:tcW w:w="900" w:type="dxa"/>
            <w:shd w:val="clear" w:color="auto" w:fill="FFFF99"/>
          </w:tcPr>
          <w:p w14:paraId="7AD4CDCC" w14:textId="5FD8D9EA" w:rsidR="003E40FF" w:rsidRDefault="00836387" w:rsidP="003E5F37">
            <w:pPr>
              <w:pStyle w:val="Contractstyle"/>
              <w:ind w:left="0"/>
            </w:pPr>
            <w:r>
              <w:t>3</w:t>
            </w:r>
          </w:p>
        </w:tc>
        <w:tc>
          <w:tcPr>
            <w:tcW w:w="1019" w:type="dxa"/>
            <w:shd w:val="clear" w:color="auto" w:fill="FFFF99"/>
          </w:tcPr>
          <w:p w14:paraId="7AD4CDCD" w14:textId="0C8FB043" w:rsidR="003E40FF" w:rsidRDefault="00836387" w:rsidP="003E5F37">
            <w:pPr>
              <w:pStyle w:val="Contractstyle"/>
              <w:ind w:left="0"/>
            </w:pPr>
            <w:r>
              <w:t>4</w:t>
            </w:r>
          </w:p>
        </w:tc>
        <w:tc>
          <w:tcPr>
            <w:tcW w:w="1262" w:type="dxa"/>
            <w:shd w:val="clear" w:color="auto" w:fill="FFFF99"/>
          </w:tcPr>
          <w:p w14:paraId="7AD4CDCE" w14:textId="5744D4FA" w:rsidR="003E40FF" w:rsidRDefault="00836387" w:rsidP="00836387">
            <w:pPr>
              <w:pStyle w:val="Contractstyle"/>
              <w:ind w:left="0"/>
            </w:pPr>
            <w:r>
              <w:t>5-6</w:t>
            </w:r>
          </w:p>
        </w:tc>
        <w:tc>
          <w:tcPr>
            <w:tcW w:w="1266" w:type="dxa"/>
            <w:shd w:val="clear" w:color="auto" w:fill="FFFF99"/>
          </w:tcPr>
          <w:p w14:paraId="7AD4CDCF" w14:textId="7EF211F3" w:rsidR="003E40FF" w:rsidRDefault="00836387" w:rsidP="00836387">
            <w:pPr>
              <w:pStyle w:val="Contractstyle"/>
              <w:ind w:left="0"/>
            </w:pPr>
            <w:r>
              <w:t>7-</w:t>
            </w:r>
            <w:r w:rsidR="003E40FF">
              <w:t>8</w:t>
            </w:r>
          </w:p>
        </w:tc>
        <w:tc>
          <w:tcPr>
            <w:tcW w:w="1276" w:type="dxa"/>
            <w:shd w:val="clear" w:color="auto" w:fill="FFFF99"/>
          </w:tcPr>
          <w:p w14:paraId="7AD4CDD0" w14:textId="055D63E5" w:rsidR="003E40FF" w:rsidRDefault="00836387" w:rsidP="00836387">
            <w:pPr>
              <w:pStyle w:val="Contractstyle"/>
              <w:ind w:left="0"/>
            </w:pPr>
            <w:r>
              <w:t>9</w:t>
            </w:r>
            <w:r w:rsidR="003E40FF">
              <w:t xml:space="preserve"> eller høyere</w:t>
            </w:r>
          </w:p>
        </w:tc>
      </w:tr>
      <w:tr w:rsidR="003E5F37" w:rsidRPr="00212F16" w14:paraId="7AD4CDDA" w14:textId="77777777" w:rsidTr="003E5F37">
        <w:tc>
          <w:tcPr>
            <w:tcW w:w="1878" w:type="dxa"/>
            <w:shd w:val="clear" w:color="auto" w:fill="FFFF99"/>
          </w:tcPr>
          <w:p w14:paraId="7AD4CDD2" w14:textId="77777777" w:rsidR="007E4034" w:rsidRDefault="003E40FF" w:rsidP="003E5F37">
            <w:pPr>
              <w:pStyle w:val="Contractstyle"/>
              <w:ind w:left="0"/>
            </w:pPr>
            <w:r>
              <w:t>Sett kryss i én av cellene</w:t>
            </w:r>
          </w:p>
        </w:tc>
        <w:tc>
          <w:tcPr>
            <w:tcW w:w="1255" w:type="dxa"/>
            <w:shd w:val="clear" w:color="auto" w:fill="auto"/>
          </w:tcPr>
          <w:p w14:paraId="7AD4CDD3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75" w:type="dxa"/>
            <w:shd w:val="clear" w:color="auto" w:fill="auto"/>
          </w:tcPr>
          <w:p w14:paraId="7AD4CDD4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00" w:type="dxa"/>
            <w:shd w:val="clear" w:color="auto" w:fill="auto"/>
          </w:tcPr>
          <w:p w14:paraId="7AD4CDD5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019" w:type="dxa"/>
            <w:shd w:val="clear" w:color="auto" w:fill="auto"/>
          </w:tcPr>
          <w:p w14:paraId="7AD4CDD6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2" w:type="dxa"/>
            <w:shd w:val="clear" w:color="auto" w:fill="auto"/>
          </w:tcPr>
          <w:p w14:paraId="7AD4CDD7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6" w:type="dxa"/>
            <w:shd w:val="clear" w:color="auto" w:fill="auto"/>
          </w:tcPr>
          <w:p w14:paraId="7AD4CDD8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76" w:type="dxa"/>
            <w:shd w:val="clear" w:color="auto" w:fill="auto"/>
          </w:tcPr>
          <w:p w14:paraId="7AD4CDD9" w14:textId="77777777" w:rsidR="007E4034" w:rsidRDefault="007E4034" w:rsidP="003E5F37">
            <w:pPr>
              <w:pStyle w:val="Contractstyle"/>
              <w:ind w:left="0"/>
            </w:pPr>
          </w:p>
        </w:tc>
      </w:tr>
      <w:tr w:rsidR="00B93C7C" w14:paraId="7AD4CDDD" w14:textId="77777777" w:rsidTr="003E5F37">
        <w:tc>
          <w:tcPr>
            <w:tcW w:w="1878" w:type="dxa"/>
            <w:shd w:val="clear" w:color="auto" w:fill="FFFF99"/>
          </w:tcPr>
          <w:p w14:paraId="7AD4CDDB" w14:textId="77777777" w:rsidR="00B93C7C" w:rsidRDefault="00B93C7C" w:rsidP="003E5F37">
            <w:pPr>
              <w:pStyle w:val="Contractstyle"/>
              <w:ind w:left="0"/>
            </w:pPr>
            <w:r>
              <w:t>Merknader</w:t>
            </w:r>
          </w:p>
        </w:tc>
        <w:tc>
          <w:tcPr>
            <w:tcW w:w="7953" w:type="dxa"/>
            <w:gridSpan w:val="7"/>
            <w:shd w:val="clear" w:color="auto" w:fill="auto"/>
          </w:tcPr>
          <w:p w14:paraId="7AD4CDDC" w14:textId="77777777" w:rsidR="00B93C7C" w:rsidRDefault="00B93C7C" w:rsidP="003E5F37">
            <w:pPr>
              <w:pStyle w:val="Contractstyle"/>
              <w:ind w:left="0"/>
            </w:pPr>
          </w:p>
        </w:tc>
      </w:tr>
    </w:tbl>
    <w:p w14:paraId="7AD4CDDF" w14:textId="77777777" w:rsidR="0020786D" w:rsidRDefault="0020786D" w:rsidP="00A17634">
      <w:pPr>
        <w:pStyle w:val="Contractstyle"/>
      </w:pPr>
    </w:p>
    <w:p w14:paraId="74301017" w14:textId="77777777" w:rsidR="00EA76E6" w:rsidRDefault="00EA76E6" w:rsidP="00A17634">
      <w:pPr>
        <w:pStyle w:val="Contractstyle"/>
      </w:pPr>
    </w:p>
    <w:p w14:paraId="3F88B325" w14:textId="77777777" w:rsidR="00836387" w:rsidRDefault="00836387" w:rsidP="00A17634">
      <w:pPr>
        <w:pStyle w:val="Contractstyl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255"/>
        <w:gridCol w:w="975"/>
        <w:gridCol w:w="900"/>
        <w:gridCol w:w="1019"/>
        <w:gridCol w:w="1262"/>
        <w:gridCol w:w="1266"/>
        <w:gridCol w:w="1276"/>
      </w:tblGrid>
      <w:tr w:rsidR="003E5F37" w:rsidRPr="007E4034" w14:paraId="7AD4CDE3" w14:textId="77777777" w:rsidTr="003E5F37">
        <w:tc>
          <w:tcPr>
            <w:tcW w:w="3133" w:type="dxa"/>
            <w:gridSpan w:val="2"/>
            <w:shd w:val="clear" w:color="auto" w:fill="FFFF99"/>
          </w:tcPr>
          <w:p w14:paraId="5AEF1121" w14:textId="77777777" w:rsidR="00D64F01" w:rsidRDefault="008D68D0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lastRenderedPageBreak/>
              <w:t>Fagmiljø Applikasjon</w:t>
            </w:r>
            <w:r w:rsidR="003E40FF" w:rsidRPr="003E5F37">
              <w:rPr>
                <w:b/>
                <w:bCs/>
              </w:rPr>
              <w:t xml:space="preserve">: </w:t>
            </w:r>
          </w:p>
          <w:p w14:paraId="7AD4CDE0" w14:textId="2071026C" w:rsidR="008D68D0" w:rsidRPr="003E5F37" w:rsidRDefault="00F90E14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Rådgivning inne</w:t>
            </w:r>
            <w:r w:rsidR="00F97ABE" w:rsidRPr="003E5F37">
              <w:rPr>
                <w:b/>
                <w:bCs/>
              </w:rPr>
              <w:t>n</w:t>
            </w:r>
            <w:r w:rsidRPr="003E5F37">
              <w:rPr>
                <w:b/>
                <w:bCs/>
              </w:rPr>
              <w:t>for forvaltning av klient applikasjoner</w:t>
            </w:r>
          </w:p>
        </w:tc>
        <w:tc>
          <w:tcPr>
            <w:tcW w:w="2894" w:type="dxa"/>
            <w:gridSpan w:val="3"/>
            <w:tcBorders>
              <w:right w:val="nil"/>
            </w:tcBorders>
            <w:shd w:val="clear" w:color="auto" w:fill="FFFF99"/>
          </w:tcPr>
          <w:p w14:paraId="7AD4CDE1" w14:textId="77777777" w:rsidR="008D68D0" w:rsidRPr="003E5F37" w:rsidRDefault="008D68D0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Minimumskrav: 4 personer</w:t>
            </w:r>
          </w:p>
        </w:tc>
        <w:tc>
          <w:tcPr>
            <w:tcW w:w="3804" w:type="dxa"/>
            <w:gridSpan w:val="3"/>
            <w:tcBorders>
              <w:left w:val="nil"/>
            </w:tcBorders>
            <w:shd w:val="clear" w:color="auto" w:fill="FFFF99"/>
          </w:tcPr>
          <w:p w14:paraId="7AD4CDE2" w14:textId="77777777" w:rsidR="008D68D0" w:rsidRPr="003E5F37" w:rsidRDefault="008D68D0" w:rsidP="003E5F37">
            <w:pPr>
              <w:pStyle w:val="Contractstyle"/>
              <w:ind w:left="0"/>
              <w:rPr>
                <w:b/>
                <w:bCs/>
              </w:rPr>
            </w:pPr>
          </w:p>
        </w:tc>
      </w:tr>
      <w:tr w:rsidR="003E5F37" w14:paraId="7AD4CDEC" w14:textId="77777777" w:rsidTr="003E5F37">
        <w:tc>
          <w:tcPr>
            <w:tcW w:w="1878" w:type="dxa"/>
            <w:tcBorders>
              <w:bottom w:val="single" w:sz="4" w:space="0" w:color="auto"/>
            </w:tcBorders>
            <w:shd w:val="clear" w:color="auto" w:fill="FFFF99"/>
          </w:tcPr>
          <w:p w14:paraId="7AD4CDE4" w14:textId="77777777" w:rsidR="003E40FF" w:rsidRDefault="003E40FF" w:rsidP="003E5F37">
            <w:pPr>
              <w:pStyle w:val="Contractstyle"/>
              <w:ind w:left="0"/>
            </w:pPr>
            <w:r>
              <w:t>Antall relevante ressurser i tilbyders fagmiljø</w:t>
            </w:r>
          </w:p>
        </w:tc>
        <w:tc>
          <w:tcPr>
            <w:tcW w:w="1255" w:type="dxa"/>
            <w:shd w:val="clear" w:color="auto" w:fill="FFFF99"/>
          </w:tcPr>
          <w:p w14:paraId="7AD4CDE5" w14:textId="77777777" w:rsidR="003E40FF" w:rsidRDefault="003E40FF" w:rsidP="003E5F37">
            <w:pPr>
              <w:pStyle w:val="Contractstyle"/>
              <w:ind w:left="0"/>
            </w:pPr>
            <w:r>
              <w:t>Under 4</w:t>
            </w:r>
          </w:p>
        </w:tc>
        <w:tc>
          <w:tcPr>
            <w:tcW w:w="975" w:type="dxa"/>
            <w:shd w:val="clear" w:color="auto" w:fill="FFFF99"/>
          </w:tcPr>
          <w:p w14:paraId="7AD4CDE6" w14:textId="77777777" w:rsidR="003E40FF" w:rsidRDefault="003E40FF" w:rsidP="003E5F37">
            <w:pPr>
              <w:pStyle w:val="Contractstyle"/>
              <w:ind w:left="0"/>
            </w:pPr>
            <w:r>
              <w:t>4</w:t>
            </w:r>
          </w:p>
        </w:tc>
        <w:tc>
          <w:tcPr>
            <w:tcW w:w="900" w:type="dxa"/>
            <w:shd w:val="clear" w:color="auto" w:fill="FFFF99"/>
          </w:tcPr>
          <w:p w14:paraId="7AD4CDE7" w14:textId="77777777" w:rsidR="003E40FF" w:rsidRDefault="003E40FF" w:rsidP="003E5F37">
            <w:pPr>
              <w:pStyle w:val="Contractstyle"/>
              <w:ind w:left="0"/>
            </w:pPr>
            <w:r>
              <w:t>5-6</w:t>
            </w:r>
          </w:p>
        </w:tc>
        <w:tc>
          <w:tcPr>
            <w:tcW w:w="1019" w:type="dxa"/>
            <w:shd w:val="clear" w:color="auto" w:fill="FFFF99"/>
          </w:tcPr>
          <w:p w14:paraId="7AD4CDE8" w14:textId="77777777" w:rsidR="003E40FF" w:rsidRDefault="003E40FF" w:rsidP="003E5F37">
            <w:pPr>
              <w:pStyle w:val="Contractstyle"/>
              <w:ind w:left="0"/>
            </w:pPr>
            <w:r>
              <w:t>7-8</w:t>
            </w:r>
          </w:p>
        </w:tc>
        <w:tc>
          <w:tcPr>
            <w:tcW w:w="1262" w:type="dxa"/>
            <w:shd w:val="clear" w:color="auto" w:fill="FFFF99"/>
          </w:tcPr>
          <w:p w14:paraId="7AD4CDE9" w14:textId="77777777" w:rsidR="003E40FF" w:rsidRDefault="003E40FF" w:rsidP="003E5F37">
            <w:pPr>
              <w:pStyle w:val="Contractstyle"/>
              <w:ind w:left="0"/>
            </w:pPr>
            <w:r>
              <w:t>9-11</w:t>
            </w:r>
          </w:p>
        </w:tc>
        <w:tc>
          <w:tcPr>
            <w:tcW w:w="1266" w:type="dxa"/>
            <w:shd w:val="clear" w:color="auto" w:fill="FFFF99"/>
          </w:tcPr>
          <w:p w14:paraId="7AD4CDEA" w14:textId="77777777" w:rsidR="003E40FF" w:rsidRDefault="003E40FF" w:rsidP="003E5F37">
            <w:pPr>
              <w:pStyle w:val="Contractstyle"/>
              <w:ind w:left="0"/>
            </w:pPr>
            <w:r>
              <w:t>12-14</w:t>
            </w:r>
          </w:p>
        </w:tc>
        <w:tc>
          <w:tcPr>
            <w:tcW w:w="1276" w:type="dxa"/>
            <w:shd w:val="clear" w:color="auto" w:fill="FFFF99"/>
          </w:tcPr>
          <w:p w14:paraId="7AD4CDEB" w14:textId="77777777" w:rsidR="003E40FF" w:rsidRDefault="003E40FF" w:rsidP="003E5F37">
            <w:pPr>
              <w:pStyle w:val="Contractstyle"/>
              <w:ind w:left="0"/>
            </w:pPr>
            <w:r>
              <w:t>15 eller høyere</w:t>
            </w:r>
          </w:p>
        </w:tc>
      </w:tr>
      <w:tr w:rsidR="003E5F37" w:rsidRPr="00212F16" w14:paraId="7AD4CDF5" w14:textId="77777777" w:rsidTr="003E5F37">
        <w:tc>
          <w:tcPr>
            <w:tcW w:w="1878" w:type="dxa"/>
            <w:shd w:val="clear" w:color="auto" w:fill="FFFF99"/>
          </w:tcPr>
          <w:p w14:paraId="7AD4CDED" w14:textId="77777777" w:rsidR="007E4034" w:rsidRDefault="003E40FF" w:rsidP="003E5F37">
            <w:pPr>
              <w:pStyle w:val="Contractstyle"/>
              <w:ind w:left="0"/>
            </w:pPr>
            <w:r>
              <w:t>Sett kryss i én av cellene</w:t>
            </w:r>
          </w:p>
        </w:tc>
        <w:tc>
          <w:tcPr>
            <w:tcW w:w="1255" w:type="dxa"/>
            <w:shd w:val="clear" w:color="auto" w:fill="auto"/>
          </w:tcPr>
          <w:p w14:paraId="7AD4CDEE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75" w:type="dxa"/>
            <w:shd w:val="clear" w:color="auto" w:fill="auto"/>
          </w:tcPr>
          <w:p w14:paraId="7AD4CDEF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00" w:type="dxa"/>
            <w:shd w:val="clear" w:color="auto" w:fill="auto"/>
          </w:tcPr>
          <w:p w14:paraId="7AD4CDF0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019" w:type="dxa"/>
            <w:shd w:val="clear" w:color="auto" w:fill="auto"/>
          </w:tcPr>
          <w:p w14:paraId="7AD4CDF1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2" w:type="dxa"/>
            <w:shd w:val="clear" w:color="auto" w:fill="auto"/>
          </w:tcPr>
          <w:p w14:paraId="7AD4CDF2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6" w:type="dxa"/>
            <w:shd w:val="clear" w:color="auto" w:fill="auto"/>
          </w:tcPr>
          <w:p w14:paraId="7AD4CDF3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76" w:type="dxa"/>
            <w:shd w:val="clear" w:color="auto" w:fill="auto"/>
          </w:tcPr>
          <w:p w14:paraId="7AD4CDF4" w14:textId="77777777" w:rsidR="007E4034" w:rsidRDefault="007E4034" w:rsidP="003E5F37">
            <w:pPr>
              <w:pStyle w:val="Contractstyle"/>
              <w:ind w:left="0"/>
            </w:pPr>
          </w:p>
        </w:tc>
      </w:tr>
      <w:tr w:rsidR="00B93C7C" w14:paraId="7AD4CDF8" w14:textId="77777777" w:rsidTr="003E5F37">
        <w:tc>
          <w:tcPr>
            <w:tcW w:w="1878" w:type="dxa"/>
            <w:shd w:val="clear" w:color="auto" w:fill="FFFF99"/>
          </w:tcPr>
          <w:p w14:paraId="7AD4CDF6" w14:textId="77777777" w:rsidR="00B93C7C" w:rsidRDefault="00B93C7C" w:rsidP="003E5F37">
            <w:pPr>
              <w:pStyle w:val="Contractstyle"/>
              <w:ind w:left="0"/>
            </w:pPr>
            <w:r>
              <w:t>Merknader</w:t>
            </w:r>
          </w:p>
        </w:tc>
        <w:tc>
          <w:tcPr>
            <w:tcW w:w="7953" w:type="dxa"/>
            <w:gridSpan w:val="7"/>
            <w:shd w:val="clear" w:color="auto" w:fill="auto"/>
          </w:tcPr>
          <w:p w14:paraId="7AD4CDF7" w14:textId="77777777" w:rsidR="00B93C7C" w:rsidRDefault="00B93C7C" w:rsidP="003E5F37">
            <w:pPr>
              <w:pStyle w:val="Contractstyle"/>
              <w:ind w:left="0"/>
            </w:pPr>
          </w:p>
        </w:tc>
      </w:tr>
    </w:tbl>
    <w:p w14:paraId="7AD4CDF9" w14:textId="77777777" w:rsidR="007E4034" w:rsidRDefault="007E4034" w:rsidP="00A17634">
      <w:pPr>
        <w:pStyle w:val="Contractstyl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255"/>
        <w:gridCol w:w="975"/>
        <w:gridCol w:w="900"/>
        <w:gridCol w:w="1019"/>
        <w:gridCol w:w="1262"/>
        <w:gridCol w:w="1266"/>
        <w:gridCol w:w="1276"/>
      </w:tblGrid>
      <w:tr w:rsidR="003E5F37" w:rsidRPr="007E4034" w14:paraId="7AD4CDFD" w14:textId="77777777" w:rsidTr="003E5F37">
        <w:tc>
          <w:tcPr>
            <w:tcW w:w="3133" w:type="dxa"/>
            <w:gridSpan w:val="2"/>
            <w:shd w:val="clear" w:color="auto" w:fill="FFFF99"/>
          </w:tcPr>
          <w:p w14:paraId="7DE21998" w14:textId="77777777" w:rsidR="00D64F01" w:rsidRDefault="008D68D0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Fagmiljø Klient og Periferi</w:t>
            </w:r>
            <w:r w:rsidR="003E40FF" w:rsidRPr="003E5F37">
              <w:rPr>
                <w:b/>
                <w:bCs/>
              </w:rPr>
              <w:t>:</w:t>
            </w:r>
            <w:r w:rsidR="00F90E14" w:rsidRPr="003E5F37">
              <w:rPr>
                <w:b/>
                <w:bCs/>
              </w:rPr>
              <w:t xml:space="preserve"> </w:t>
            </w:r>
          </w:p>
          <w:p w14:paraId="7AD4CDFA" w14:textId="65FCCFAE" w:rsidR="008D68D0" w:rsidRPr="003E5F37" w:rsidRDefault="00F90E14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Rådgivning innenfor forvaltning av klient og periferi løsninger</w:t>
            </w:r>
          </w:p>
        </w:tc>
        <w:tc>
          <w:tcPr>
            <w:tcW w:w="2894" w:type="dxa"/>
            <w:gridSpan w:val="3"/>
            <w:tcBorders>
              <w:right w:val="nil"/>
            </w:tcBorders>
            <w:shd w:val="clear" w:color="auto" w:fill="FFFF99"/>
          </w:tcPr>
          <w:p w14:paraId="7AD4CDFB" w14:textId="6ABDFCE4" w:rsidR="008D68D0" w:rsidRPr="003E5F37" w:rsidRDefault="008D68D0" w:rsidP="0083638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 xml:space="preserve">Minimumskrav: </w:t>
            </w:r>
            <w:r w:rsidR="00836387">
              <w:rPr>
                <w:b/>
                <w:bCs/>
              </w:rPr>
              <w:t>2</w:t>
            </w:r>
            <w:r w:rsidRPr="003E5F37">
              <w:rPr>
                <w:b/>
                <w:bCs/>
              </w:rPr>
              <w:t xml:space="preserve"> personer</w:t>
            </w:r>
          </w:p>
        </w:tc>
        <w:tc>
          <w:tcPr>
            <w:tcW w:w="3804" w:type="dxa"/>
            <w:gridSpan w:val="3"/>
            <w:tcBorders>
              <w:left w:val="nil"/>
            </w:tcBorders>
            <w:shd w:val="clear" w:color="auto" w:fill="FFFF99"/>
          </w:tcPr>
          <w:p w14:paraId="7AD4CDFC" w14:textId="77777777" w:rsidR="008D68D0" w:rsidRPr="003E5F37" w:rsidRDefault="008D68D0" w:rsidP="003E5F37">
            <w:pPr>
              <w:pStyle w:val="Contractstyle"/>
              <w:ind w:left="0"/>
              <w:rPr>
                <w:b/>
                <w:bCs/>
              </w:rPr>
            </w:pPr>
          </w:p>
        </w:tc>
      </w:tr>
      <w:tr w:rsidR="00836387" w14:paraId="7AD4CE06" w14:textId="77777777" w:rsidTr="003E5F37">
        <w:tc>
          <w:tcPr>
            <w:tcW w:w="1878" w:type="dxa"/>
            <w:tcBorders>
              <w:bottom w:val="single" w:sz="4" w:space="0" w:color="auto"/>
            </w:tcBorders>
            <w:shd w:val="clear" w:color="auto" w:fill="FFFF99"/>
          </w:tcPr>
          <w:p w14:paraId="7AD4CDFE" w14:textId="77777777" w:rsidR="00836387" w:rsidRDefault="00836387" w:rsidP="003E5F37">
            <w:pPr>
              <w:pStyle w:val="Contractstyle"/>
              <w:ind w:left="0"/>
            </w:pPr>
            <w:r>
              <w:t>Antall relevante ressurser i tilbyders fagmiljø</w:t>
            </w:r>
          </w:p>
        </w:tc>
        <w:tc>
          <w:tcPr>
            <w:tcW w:w="1255" w:type="dxa"/>
            <w:shd w:val="clear" w:color="auto" w:fill="FFFF99"/>
          </w:tcPr>
          <w:p w14:paraId="7AD4CDFF" w14:textId="3BD73E11" w:rsidR="00836387" w:rsidRDefault="00836387" w:rsidP="003E5F37">
            <w:pPr>
              <w:pStyle w:val="Contractstyle"/>
              <w:ind w:left="0"/>
            </w:pPr>
            <w:r>
              <w:t>Under 2</w:t>
            </w:r>
          </w:p>
        </w:tc>
        <w:tc>
          <w:tcPr>
            <w:tcW w:w="975" w:type="dxa"/>
            <w:shd w:val="clear" w:color="auto" w:fill="FFFF99"/>
          </w:tcPr>
          <w:p w14:paraId="7AD4CE00" w14:textId="66604B83" w:rsidR="00836387" w:rsidRDefault="00836387" w:rsidP="003E5F37">
            <w:pPr>
              <w:pStyle w:val="Contractstyle"/>
              <w:ind w:left="0"/>
            </w:pPr>
            <w:r>
              <w:t>2</w:t>
            </w:r>
          </w:p>
        </w:tc>
        <w:tc>
          <w:tcPr>
            <w:tcW w:w="900" w:type="dxa"/>
            <w:shd w:val="clear" w:color="auto" w:fill="FFFF99"/>
          </w:tcPr>
          <w:p w14:paraId="7AD4CE01" w14:textId="33EE9B2F" w:rsidR="00836387" w:rsidRDefault="00836387" w:rsidP="003E5F37">
            <w:pPr>
              <w:pStyle w:val="Contractstyle"/>
              <w:ind w:left="0"/>
            </w:pPr>
            <w:r>
              <w:t>3</w:t>
            </w:r>
          </w:p>
        </w:tc>
        <w:tc>
          <w:tcPr>
            <w:tcW w:w="1019" w:type="dxa"/>
            <w:shd w:val="clear" w:color="auto" w:fill="FFFF99"/>
          </w:tcPr>
          <w:p w14:paraId="7AD4CE02" w14:textId="7500781B" w:rsidR="00836387" w:rsidRDefault="00836387" w:rsidP="003E5F37">
            <w:pPr>
              <w:pStyle w:val="Contractstyle"/>
              <w:ind w:left="0"/>
            </w:pPr>
            <w:r>
              <w:t>4</w:t>
            </w:r>
          </w:p>
        </w:tc>
        <w:tc>
          <w:tcPr>
            <w:tcW w:w="1262" w:type="dxa"/>
            <w:shd w:val="clear" w:color="auto" w:fill="FFFF99"/>
          </w:tcPr>
          <w:p w14:paraId="7AD4CE03" w14:textId="336A9661" w:rsidR="00836387" w:rsidRDefault="00836387" w:rsidP="003E5F37">
            <w:pPr>
              <w:pStyle w:val="Contractstyle"/>
              <w:ind w:left="0"/>
            </w:pPr>
            <w:r>
              <w:t>5-6</w:t>
            </w:r>
          </w:p>
        </w:tc>
        <w:tc>
          <w:tcPr>
            <w:tcW w:w="1266" w:type="dxa"/>
            <w:shd w:val="clear" w:color="auto" w:fill="FFFF99"/>
          </w:tcPr>
          <w:p w14:paraId="7AD4CE04" w14:textId="7BC40939" w:rsidR="00836387" w:rsidRDefault="00836387" w:rsidP="003E5F37">
            <w:pPr>
              <w:pStyle w:val="Contractstyle"/>
              <w:ind w:left="0"/>
            </w:pPr>
            <w:r>
              <w:t>7-8</w:t>
            </w:r>
          </w:p>
        </w:tc>
        <w:tc>
          <w:tcPr>
            <w:tcW w:w="1276" w:type="dxa"/>
            <w:shd w:val="clear" w:color="auto" w:fill="FFFF99"/>
          </w:tcPr>
          <w:p w14:paraId="7AD4CE05" w14:textId="41122635" w:rsidR="00836387" w:rsidRDefault="00836387" w:rsidP="003E5F37">
            <w:pPr>
              <w:pStyle w:val="Contractstyle"/>
              <w:ind w:left="0"/>
            </w:pPr>
            <w:r>
              <w:t>9 eller høyere</w:t>
            </w:r>
          </w:p>
        </w:tc>
      </w:tr>
      <w:tr w:rsidR="003E5F37" w:rsidRPr="00212F16" w14:paraId="7AD4CE0F" w14:textId="77777777" w:rsidTr="003E5F37">
        <w:tc>
          <w:tcPr>
            <w:tcW w:w="1878" w:type="dxa"/>
            <w:shd w:val="clear" w:color="auto" w:fill="FFFF99"/>
          </w:tcPr>
          <w:p w14:paraId="7AD4CE07" w14:textId="77777777" w:rsidR="007E4034" w:rsidRDefault="003E40FF" w:rsidP="003E5F37">
            <w:pPr>
              <w:pStyle w:val="Contractstyle"/>
              <w:ind w:left="0"/>
            </w:pPr>
            <w:r>
              <w:t>Sett kryss i én av cellene</w:t>
            </w:r>
          </w:p>
        </w:tc>
        <w:tc>
          <w:tcPr>
            <w:tcW w:w="1255" w:type="dxa"/>
            <w:shd w:val="clear" w:color="auto" w:fill="auto"/>
          </w:tcPr>
          <w:p w14:paraId="7AD4CE08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75" w:type="dxa"/>
            <w:shd w:val="clear" w:color="auto" w:fill="auto"/>
          </w:tcPr>
          <w:p w14:paraId="7AD4CE09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00" w:type="dxa"/>
            <w:shd w:val="clear" w:color="auto" w:fill="auto"/>
          </w:tcPr>
          <w:p w14:paraId="7AD4CE0A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019" w:type="dxa"/>
            <w:shd w:val="clear" w:color="auto" w:fill="auto"/>
          </w:tcPr>
          <w:p w14:paraId="7AD4CE0B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2" w:type="dxa"/>
            <w:shd w:val="clear" w:color="auto" w:fill="auto"/>
          </w:tcPr>
          <w:p w14:paraId="7AD4CE0C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6" w:type="dxa"/>
            <w:shd w:val="clear" w:color="auto" w:fill="auto"/>
          </w:tcPr>
          <w:p w14:paraId="7AD4CE0D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76" w:type="dxa"/>
            <w:shd w:val="clear" w:color="auto" w:fill="auto"/>
          </w:tcPr>
          <w:p w14:paraId="7AD4CE0E" w14:textId="77777777" w:rsidR="007E4034" w:rsidRDefault="007E4034" w:rsidP="003E5F37">
            <w:pPr>
              <w:pStyle w:val="Contractstyle"/>
              <w:ind w:left="0"/>
            </w:pPr>
          </w:p>
        </w:tc>
      </w:tr>
      <w:tr w:rsidR="00B93C7C" w14:paraId="7AD4CE12" w14:textId="77777777" w:rsidTr="003E5F37">
        <w:tc>
          <w:tcPr>
            <w:tcW w:w="1878" w:type="dxa"/>
            <w:shd w:val="clear" w:color="auto" w:fill="FFFF99"/>
          </w:tcPr>
          <w:p w14:paraId="7AD4CE10" w14:textId="77777777" w:rsidR="00B93C7C" w:rsidRDefault="00B93C7C" w:rsidP="003E5F37">
            <w:pPr>
              <w:pStyle w:val="Contractstyle"/>
              <w:ind w:left="0"/>
            </w:pPr>
            <w:r>
              <w:t>Merknader</w:t>
            </w:r>
          </w:p>
        </w:tc>
        <w:tc>
          <w:tcPr>
            <w:tcW w:w="7953" w:type="dxa"/>
            <w:gridSpan w:val="7"/>
            <w:shd w:val="clear" w:color="auto" w:fill="auto"/>
          </w:tcPr>
          <w:p w14:paraId="7AD4CE11" w14:textId="77777777" w:rsidR="00B93C7C" w:rsidRDefault="00B93C7C" w:rsidP="003E5F37">
            <w:pPr>
              <w:pStyle w:val="Contractstyle"/>
              <w:ind w:left="0"/>
            </w:pPr>
          </w:p>
        </w:tc>
      </w:tr>
    </w:tbl>
    <w:p w14:paraId="7AD4CE13" w14:textId="77777777" w:rsidR="007E4034" w:rsidRDefault="007E4034" w:rsidP="00A17634">
      <w:pPr>
        <w:pStyle w:val="Contractstyl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255"/>
        <w:gridCol w:w="975"/>
        <w:gridCol w:w="900"/>
        <w:gridCol w:w="1019"/>
        <w:gridCol w:w="1262"/>
        <w:gridCol w:w="1266"/>
        <w:gridCol w:w="1276"/>
      </w:tblGrid>
      <w:tr w:rsidR="003E5F37" w:rsidRPr="007E4034" w14:paraId="7AD4CE17" w14:textId="77777777" w:rsidTr="003E5F37">
        <w:tc>
          <w:tcPr>
            <w:tcW w:w="3133" w:type="dxa"/>
            <w:gridSpan w:val="2"/>
            <w:shd w:val="clear" w:color="auto" w:fill="FFFF99"/>
          </w:tcPr>
          <w:p w14:paraId="037869B4" w14:textId="77777777" w:rsidR="00D64F01" w:rsidRDefault="008D68D0" w:rsidP="00D64F01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Fagmiljø Integrasjon og interoperabilitet</w:t>
            </w:r>
            <w:r w:rsidR="003E40FF" w:rsidRPr="003E5F37">
              <w:rPr>
                <w:b/>
                <w:bCs/>
              </w:rPr>
              <w:t>:</w:t>
            </w:r>
            <w:r w:rsidR="00D64F01">
              <w:rPr>
                <w:b/>
                <w:bCs/>
              </w:rPr>
              <w:t xml:space="preserve"> </w:t>
            </w:r>
          </w:p>
          <w:p w14:paraId="7AD4CE14" w14:textId="3D7BD490" w:rsidR="008D68D0" w:rsidRPr="003E5F37" w:rsidRDefault="00F90E14" w:rsidP="00D64F01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Rådgivning på sammenkobling av løsninger</w:t>
            </w:r>
          </w:p>
        </w:tc>
        <w:tc>
          <w:tcPr>
            <w:tcW w:w="2894" w:type="dxa"/>
            <w:gridSpan w:val="3"/>
            <w:tcBorders>
              <w:right w:val="nil"/>
            </w:tcBorders>
            <w:shd w:val="clear" w:color="auto" w:fill="FFFF99"/>
          </w:tcPr>
          <w:p w14:paraId="7AD4CE15" w14:textId="5004582A" w:rsidR="008D68D0" w:rsidRPr="003E5F37" w:rsidRDefault="008D68D0" w:rsidP="0083638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 xml:space="preserve">Minimumskrav: </w:t>
            </w:r>
            <w:r w:rsidR="00836387">
              <w:rPr>
                <w:b/>
                <w:bCs/>
              </w:rPr>
              <w:t>2</w:t>
            </w:r>
            <w:r w:rsidRPr="003E5F37">
              <w:rPr>
                <w:b/>
                <w:bCs/>
              </w:rPr>
              <w:t xml:space="preserve"> personer</w:t>
            </w:r>
          </w:p>
        </w:tc>
        <w:tc>
          <w:tcPr>
            <w:tcW w:w="3804" w:type="dxa"/>
            <w:gridSpan w:val="3"/>
            <w:tcBorders>
              <w:left w:val="nil"/>
            </w:tcBorders>
            <w:shd w:val="clear" w:color="auto" w:fill="FFFF99"/>
          </w:tcPr>
          <w:p w14:paraId="7AD4CE16" w14:textId="77777777" w:rsidR="008D68D0" w:rsidRPr="003E5F37" w:rsidRDefault="008D68D0" w:rsidP="003E5F37">
            <w:pPr>
              <w:pStyle w:val="Contractstyle"/>
              <w:ind w:left="0"/>
              <w:rPr>
                <w:b/>
                <w:bCs/>
              </w:rPr>
            </w:pPr>
          </w:p>
        </w:tc>
      </w:tr>
      <w:tr w:rsidR="00836387" w:rsidRPr="00262A3E" w14:paraId="7AD4CE20" w14:textId="77777777" w:rsidTr="003E5F37">
        <w:tc>
          <w:tcPr>
            <w:tcW w:w="1878" w:type="dxa"/>
            <w:tcBorders>
              <w:bottom w:val="single" w:sz="4" w:space="0" w:color="auto"/>
            </w:tcBorders>
            <w:shd w:val="clear" w:color="auto" w:fill="FFFF99"/>
          </w:tcPr>
          <w:p w14:paraId="7AD4CE18" w14:textId="77777777" w:rsidR="00836387" w:rsidRDefault="00836387" w:rsidP="003E5F37">
            <w:pPr>
              <w:pStyle w:val="Contractstyle"/>
              <w:ind w:left="0"/>
            </w:pPr>
            <w:r>
              <w:t>Antall relevante ressurser i tilbyders fagmiljø</w:t>
            </w:r>
          </w:p>
        </w:tc>
        <w:tc>
          <w:tcPr>
            <w:tcW w:w="1255" w:type="dxa"/>
            <w:shd w:val="clear" w:color="auto" w:fill="FFFF99"/>
          </w:tcPr>
          <w:p w14:paraId="7AD4CE19" w14:textId="50CA6FBE" w:rsidR="00836387" w:rsidRDefault="00836387" w:rsidP="003E5F37">
            <w:pPr>
              <w:pStyle w:val="Contractstyle"/>
              <w:ind w:left="0"/>
            </w:pPr>
            <w:r>
              <w:t>Under 2</w:t>
            </w:r>
          </w:p>
        </w:tc>
        <w:tc>
          <w:tcPr>
            <w:tcW w:w="975" w:type="dxa"/>
            <w:shd w:val="clear" w:color="auto" w:fill="FFFF99"/>
          </w:tcPr>
          <w:p w14:paraId="7AD4CE1A" w14:textId="26A11CED" w:rsidR="00836387" w:rsidRDefault="00836387" w:rsidP="003E5F37">
            <w:pPr>
              <w:pStyle w:val="Contractstyle"/>
              <w:ind w:left="0"/>
            </w:pPr>
            <w:r>
              <w:t>2</w:t>
            </w:r>
          </w:p>
        </w:tc>
        <w:tc>
          <w:tcPr>
            <w:tcW w:w="900" w:type="dxa"/>
            <w:shd w:val="clear" w:color="auto" w:fill="FFFF99"/>
          </w:tcPr>
          <w:p w14:paraId="7AD4CE1B" w14:textId="057BA16C" w:rsidR="00836387" w:rsidRDefault="00836387" w:rsidP="003E5F37">
            <w:pPr>
              <w:pStyle w:val="Contractstyle"/>
              <w:ind w:left="0"/>
            </w:pPr>
            <w:r>
              <w:t>3</w:t>
            </w:r>
          </w:p>
        </w:tc>
        <w:tc>
          <w:tcPr>
            <w:tcW w:w="1019" w:type="dxa"/>
            <w:shd w:val="clear" w:color="auto" w:fill="FFFF99"/>
          </w:tcPr>
          <w:p w14:paraId="7AD4CE1C" w14:textId="73E0DB1A" w:rsidR="00836387" w:rsidRDefault="00836387" w:rsidP="003E5F37">
            <w:pPr>
              <w:pStyle w:val="Contractstyle"/>
              <w:ind w:left="0"/>
            </w:pPr>
            <w:r>
              <w:t>4</w:t>
            </w:r>
          </w:p>
        </w:tc>
        <w:tc>
          <w:tcPr>
            <w:tcW w:w="1262" w:type="dxa"/>
            <w:shd w:val="clear" w:color="auto" w:fill="FFFF99"/>
          </w:tcPr>
          <w:p w14:paraId="7AD4CE1D" w14:textId="529EEBC7" w:rsidR="00836387" w:rsidRDefault="00836387" w:rsidP="003E5F37">
            <w:pPr>
              <w:pStyle w:val="Contractstyle"/>
              <w:ind w:left="0"/>
            </w:pPr>
            <w:r>
              <w:t>5-6</w:t>
            </w:r>
          </w:p>
        </w:tc>
        <w:tc>
          <w:tcPr>
            <w:tcW w:w="1266" w:type="dxa"/>
            <w:shd w:val="clear" w:color="auto" w:fill="FFFF99"/>
          </w:tcPr>
          <w:p w14:paraId="7AD4CE1E" w14:textId="579EFAAB" w:rsidR="00836387" w:rsidRDefault="00836387" w:rsidP="003E5F37">
            <w:pPr>
              <w:pStyle w:val="Contractstyle"/>
              <w:ind w:left="0"/>
            </w:pPr>
            <w:r>
              <w:t>7-8</w:t>
            </w:r>
          </w:p>
        </w:tc>
        <w:tc>
          <w:tcPr>
            <w:tcW w:w="1276" w:type="dxa"/>
            <w:shd w:val="clear" w:color="auto" w:fill="FFFF99"/>
          </w:tcPr>
          <w:p w14:paraId="7AD4CE1F" w14:textId="5EE4C9C5" w:rsidR="00836387" w:rsidRDefault="00836387" w:rsidP="003E5F37">
            <w:pPr>
              <w:pStyle w:val="Contractstyle"/>
              <w:ind w:left="0"/>
            </w:pPr>
            <w:r>
              <w:t>9 eller høyere</w:t>
            </w:r>
          </w:p>
        </w:tc>
      </w:tr>
      <w:tr w:rsidR="003E5F37" w:rsidRPr="00212F16" w14:paraId="7AD4CE29" w14:textId="77777777" w:rsidTr="003E5F37">
        <w:tc>
          <w:tcPr>
            <w:tcW w:w="1878" w:type="dxa"/>
            <w:shd w:val="clear" w:color="auto" w:fill="FFFF99"/>
          </w:tcPr>
          <w:p w14:paraId="7AD4CE21" w14:textId="77777777" w:rsidR="007E4034" w:rsidRDefault="003E40FF" w:rsidP="003E5F37">
            <w:pPr>
              <w:pStyle w:val="Contractstyle"/>
              <w:ind w:left="0"/>
            </w:pPr>
            <w:r>
              <w:t>Sett kryss i én av cellene</w:t>
            </w:r>
          </w:p>
        </w:tc>
        <w:tc>
          <w:tcPr>
            <w:tcW w:w="1255" w:type="dxa"/>
            <w:shd w:val="clear" w:color="auto" w:fill="auto"/>
          </w:tcPr>
          <w:p w14:paraId="7AD4CE22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75" w:type="dxa"/>
            <w:shd w:val="clear" w:color="auto" w:fill="auto"/>
          </w:tcPr>
          <w:p w14:paraId="7AD4CE23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00" w:type="dxa"/>
            <w:shd w:val="clear" w:color="auto" w:fill="auto"/>
          </w:tcPr>
          <w:p w14:paraId="7AD4CE24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019" w:type="dxa"/>
            <w:shd w:val="clear" w:color="auto" w:fill="auto"/>
          </w:tcPr>
          <w:p w14:paraId="7AD4CE25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2" w:type="dxa"/>
            <w:shd w:val="clear" w:color="auto" w:fill="auto"/>
          </w:tcPr>
          <w:p w14:paraId="7AD4CE26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6" w:type="dxa"/>
            <w:shd w:val="clear" w:color="auto" w:fill="auto"/>
          </w:tcPr>
          <w:p w14:paraId="7AD4CE27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76" w:type="dxa"/>
            <w:shd w:val="clear" w:color="auto" w:fill="auto"/>
          </w:tcPr>
          <w:p w14:paraId="7AD4CE28" w14:textId="77777777" w:rsidR="007E4034" w:rsidRDefault="007E4034" w:rsidP="003E5F37">
            <w:pPr>
              <w:pStyle w:val="Contractstyle"/>
              <w:ind w:left="0"/>
            </w:pPr>
          </w:p>
        </w:tc>
      </w:tr>
      <w:tr w:rsidR="00B93C7C" w14:paraId="7AD4CE2C" w14:textId="77777777" w:rsidTr="003E5F37">
        <w:tc>
          <w:tcPr>
            <w:tcW w:w="1878" w:type="dxa"/>
            <w:shd w:val="clear" w:color="auto" w:fill="FFFF99"/>
          </w:tcPr>
          <w:p w14:paraId="7AD4CE2A" w14:textId="77777777" w:rsidR="00B93C7C" w:rsidRDefault="00B93C7C" w:rsidP="003E5F37">
            <w:pPr>
              <w:pStyle w:val="Contractstyle"/>
              <w:ind w:left="0"/>
            </w:pPr>
            <w:r>
              <w:t>Merknader</w:t>
            </w:r>
          </w:p>
        </w:tc>
        <w:tc>
          <w:tcPr>
            <w:tcW w:w="7953" w:type="dxa"/>
            <w:gridSpan w:val="7"/>
            <w:shd w:val="clear" w:color="auto" w:fill="auto"/>
          </w:tcPr>
          <w:p w14:paraId="7AD4CE2B" w14:textId="77777777" w:rsidR="00B93C7C" w:rsidRDefault="00B93C7C" w:rsidP="003E5F37">
            <w:pPr>
              <w:pStyle w:val="Contractstyle"/>
              <w:ind w:left="0"/>
            </w:pPr>
          </w:p>
        </w:tc>
      </w:tr>
    </w:tbl>
    <w:p w14:paraId="7AD4CE2D" w14:textId="77777777" w:rsidR="007E4034" w:rsidRDefault="007E4034" w:rsidP="00A17634">
      <w:pPr>
        <w:pStyle w:val="Contractstyl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255"/>
        <w:gridCol w:w="975"/>
        <w:gridCol w:w="900"/>
        <w:gridCol w:w="1019"/>
        <w:gridCol w:w="1262"/>
        <w:gridCol w:w="1266"/>
        <w:gridCol w:w="1276"/>
      </w:tblGrid>
      <w:tr w:rsidR="003E5F37" w:rsidRPr="00D64F01" w14:paraId="7AD4CE31" w14:textId="77777777" w:rsidTr="003E5F37">
        <w:tc>
          <w:tcPr>
            <w:tcW w:w="3133" w:type="dxa"/>
            <w:gridSpan w:val="2"/>
            <w:shd w:val="clear" w:color="auto" w:fill="FFFF99"/>
          </w:tcPr>
          <w:p w14:paraId="32DC8CA8" w14:textId="77777777" w:rsidR="00D64F01" w:rsidRDefault="008D68D0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Fagmiljø Databaser</w:t>
            </w:r>
            <w:r w:rsidR="003E40FF" w:rsidRPr="003E5F37">
              <w:rPr>
                <w:b/>
                <w:bCs/>
              </w:rPr>
              <w:t>:</w:t>
            </w:r>
            <w:r w:rsidR="00F90E14" w:rsidRPr="003E5F37">
              <w:rPr>
                <w:b/>
                <w:bCs/>
              </w:rPr>
              <w:t xml:space="preserve"> </w:t>
            </w:r>
          </w:p>
          <w:p w14:paraId="7AD4CE2E" w14:textId="12B751D8" w:rsidR="008D68D0" w:rsidRPr="003E5F37" w:rsidRDefault="00450382" w:rsidP="003E5F37">
            <w:pPr>
              <w:pStyle w:val="Contractstyle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Rådgivning</w:t>
            </w:r>
            <w:r w:rsidR="00F90E14" w:rsidRPr="003E5F37">
              <w:rPr>
                <w:b/>
                <w:bCs/>
              </w:rPr>
              <w:t xml:space="preserve"> inn</w:t>
            </w:r>
            <w:r>
              <w:rPr>
                <w:b/>
                <w:bCs/>
              </w:rPr>
              <w:t>en</w:t>
            </w:r>
            <w:r w:rsidR="00F90E14" w:rsidRPr="003E5F37">
              <w:rPr>
                <w:b/>
                <w:bCs/>
              </w:rPr>
              <w:t xml:space="preserve">for forvaltning av databaser. </w:t>
            </w:r>
            <w:r w:rsidR="00D64F01">
              <w:rPr>
                <w:b/>
                <w:bCs/>
              </w:rPr>
              <w:t xml:space="preserve">FMA IKT-kap. </w:t>
            </w:r>
            <w:r w:rsidR="00F90E14" w:rsidRPr="003E5F37">
              <w:rPr>
                <w:b/>
                <w:bCs/>
              </w:rPr>
              <w:t>bruker</w:t>
            </w:r>
            <w:r w:rsidR="009970C1" w:rsidRPr="003E5F37">
              <w:rPr>
                <w:b/>
                <w:bCs/>
              </w:rPr>
              <w:t xml:space="preserve"> primært</w:t>
            </w:r>
            <w:r w:rsidR="00F90E14" w:rsidRPr="003E5F37">
              <w:rPr>
                <w:b/>
                <w:bCs/>
              </w:rPr>
              <w:t xml:space="preserve"> Oracle og MS SQL</w:t>
            </w:r>
          </w:p>
        </w:tc>
        <w:tc>
          <w:tcPr>
            <w:tcW w:w="2894" w:type="dxa"/>
            <w:gridSpan w:val="3"/>
            <w:tcBorders>
              <w:right w:val="nil"/>
            </w:tcBorders>
            <w:shd w:val="clear" w:color="auto" w:fill="FFFF99"/>
          </w:tcPr>
          <w:p w14:paraId="7AD4CE2F" w14:textId="15280AF2" w:rsidR="008D68D0" w:rsidRPr="003E5F37" w:rsidRDefault="00174D32" w:rsidP="00450382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 xml:space="preserve">Minimumskrav: </w:t>
            </w:r>
            <w:r w:rsidR="00450382">
              <w:rPr>
                <w:b/>
                <w:bCs/>
              </w:rPr>
              <w:t>2</w:t>
            </w:r>
            <w:r w:rsidR="008D68D0" w:rsidRPr="003E5F37">
              <w:rPr>
                <w:b/>
                <w:bCs/>
              </w:rPr>
              <w:t xml:space="preserve"> personer</w:t>
            </w:r>
          </w:p>
        </w:tc>
        <w:tc>
          <w:tcPr>
            <w:tcW w:w="3804" w:type="dxa"/>
            <w:gridSpan w:val="3"/>
            <w:tcBorders>
              <w:left w:val="nil"/>
            </w:tcBorders>
            <w:shd w:val="clear" w:color="auto" w:fill="FFFF99"/>
          </w:tcPr>
          <w:p w14:paraId="7AD4CE30" w14:textId="77777777" w:rsidR="008D68D0" w:rsidRPr="003E5F37" w:rsidRDefault="008D68D0" w:rsidP="003E5F37">
            <w:pPr>
              <w:pStyle w:val="Contractstyle"/>
              <w:ind w:left="0"/>
              <w:rPr>
                <w:b/>
                <w:bCs/>
              </w:rPr>
            </w:pPr>
          </w:p>
        </w:tc>
      </w:tr>
      <w:tr w:rsidR="00450382" w:rsidRPr="00D64F01" w14:paraId="7AD4CE3A" w14:textId="77777777" w:rsidTr="003E5F37">
        <w:tc>
          <w:tcPr>
            <w:tcW w:w="1878" w:type="dxa"/>
            <w:tcBorders>
              <w:bottom w:val="single" w:sz="4" w:space="0" w:color="auto"/>
            </w:tcBorders>
            <w:shd w:val="clear" w:color="auto" w:fill="FFFF99"/>
          </w:tcPr>
          <w:p w14:paraId="7AD4CE32" w14:textId="77777777" w:rsidR="00450382" w:rsidRDefault="00450382" w:rsidP="003E5F37">
            <w:pPr>
              <w:pStyle w:val="Contractstyle"/>
              <w:ind w:left="0"/>
            </w:pPr>
            <w:r>
              <w:t>Antall relevante ressurser i tilbyders fagmiljø</w:t>
            </w:r>
          </w:p>
        </w:tc>
        <w:tc>
          <w:tcPr>
            <w:tcW w:w="1255" w:type="dxa"/>
            <w:shd w:val="clear" w:color="auto" w:fill="FFFF99"/>
          </w:tcPr>
          <w:p w14:paraId="7AD4CE33" w14:textId="31CAF72E" w:rsidR="00450382" w:rsidRDefault="00450382" w:rsidP="003E5F37">
            <w:pPr>
              <w:pStyle w:val="Contractstyle"/>
              <w:ind w:left="0"/>
            </w:pPr>
            <w:r>
              <w:t>Under 2</w:t>
            </w:r>
          </w:p>
        </w:tc>
        <w:tc>
          <w:tcPr>
            <w:tcW w:w="975" w:type="dxa"/>
            <w:shd w:val="clear" w:color="auto" w:fill="FFFF99"/>
          </w:tcPr>
          <w:p w14:paraId="7AD4CE34" w14:textId="19BA4214" w:rsidR="00450382" w:rsidRDefault="00450382" w:rsidP="003E5F37">
            <w:pPr>
              <w:pStyle w:val="Contractstyle"/>
              <w:ind w:left="0"/>
            </w:pPr>
            <w:r>
              <w:t>2</w:t>
            </w:r>
          </w:p>
        </w:tc>
        <w:tc>
          <w:tcPr>
            <w:tcW w:w="900" w:type="dxa"/>
            <w:shd w:val="clear" w:color="auto" w:fill="FFFF99"/>
          </w:tcPr>
          <w:p w14:paraId="7AD4CE35" w14:textId="3923DC7B" w:rsidR="00450382" w:rsidRDefault="00450382" w:rsidP="003E5F37">
            <w:pPr>
              <w:pStyle w:val="Contractstyle"/>
              <w:ind w:left="0"/>
            </w:pPr>
            <w:r>
              <w:t>3</w:t>
            </w:r>
          </w:p>
        </w:tc>
        <w:tc>
          <w:tcPr>
            <w:tcW w:w="1019" w:type="dxa"/>
            <w:shd w:val="clear" w:color="auto" w:fill="FFFF99"/>
          </w:tcPr>
          <w:p w14:paraId="7AD4CE36" w14:textId="11E4CB55" w:rsidR="00450382" w:rsidRDefault="00450382" w:rsidP="003E5F37">
            <w:pPr>
              <w:pStyle w:val="Contractstyle"/>
              <w:ind w:left="0"/>
            </w:pPr>
            <w:r>
              <w:t>4</w:t>
            </w:r>
          </w:p>
        </w:tc>
        <w:tc>
          <w:tcPr>
            <w:tcW w:w="1262" w:type="dxa"/>
            <w:shd w:val="clear" w:color="auto" w:fill="FFFF99"/>
          </w:tcPr>
          <w:p w14:paraId="7AD4CE37" w14:textId="27AB0E84" w:rsidR="00450382" w:rsidRDefault="00450382" w:rsidP="003E5F37">
            <w:pPr>
              <w:pStyle w:val="Contractstyle"/>
              <w:ind w:left="0"/>
            </w:pPr>
            <w:r>
              <w:t>5-6</w:t>
            </w:r>
          </w:p>
        </w:tc>
        <w:tc>
          <w:tcPr>
            <w:tcW w:w="1266" w:type="dxa"/>
            <w:shd w:val="clear" w:color="auto" w:fill="FFFF99"/>
          </w:tcPr>
          <w:p w14:paraId="7AD4CE38" w14:textId="290C57EB" w:rsidR="00450382" w:rsidRDefault="00450382" w:rsidP="003E5F37">
            <w:pPr>
              <w:pStyle w:val="Contractstyle"/>
              <w:ind w:left="0"/>
            </w:pPr>
            <w:r>
              <w:t>7-8</w:t>
            </w:r>
          </w:p>
        </w:tc>
        <w:tc>
          <w:tcPr>
            <w:tcW w:w="1276" w:type="dxa"/>
            <w:shd w:val="clear" w:color="auto" w:fill="FFFF99"/>
          </w:tcPr>
          <w:p w14:paraId="7AD4CE39" w14:textId="5C729701" w:rsidR="00450382" w:rsidRDefault="00450382" w:rsidP="003E5F37">
            <w:pPr>
              <w:pStyle w:val="Contractstyle"/>
              <w:ind w:left="0"/>
            </w:pPr>
            <w:r>
              <w:t>9 eller høyere</w:t>
            </w:r>
          </w:p>
        </w:tc>
      </w:tr>
      <w:tr w:rsidR="003E5F37" w:rsidRPr="00D64F01" w14:paraId="7AD4CE43" w14:textId="77777777" w:rsidTr="003E5F37">
        <w:tc>
          <w:tcPr>
            <w:tcW w:w="1878" w:type="dxa"/>
            <w:shd w:val="clear" w:color="auto" w:fill="FFFF99"/>
          </w:tcPr>
          <w:p w14:paraId="7AD4CE3B" w14:textId="77777777" w:rsidR="007E4034" w:rsidRDefault="007E4034" w:rsidP="003E5F37">
            <w:pPr>
              <w:pStyle w:val="Contractstyle"/>
              <w:ind w:left="0"/>
            </w:pPr>
            <w:r>
              <w:t>Sett kryss</w:t>
            </w:r>
          </w:p>
        </w:tc>
        <w:tc>
          <w:tcPr>
            <w:tcW w:w="1255" w:type="dxa"/>
            <w:shd w:val="clear" w:color="auto" w:fill="auto"/>
          </w:tcPr>
          <w:p w14:paraId="7AD4CE3C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75" w:type="dxa"/>
            <w:shd w:val="clear" w:color="auto" w:fill="auto"/>
          </w:tcPr>
          <w:p w14:paraId="7AD4CE3D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900" w:type="dxa"/>
            <w:shd w:val="clear" w:color="auto" w:fill="auto"/>
          </w:tcPr>
          <w:p w14:paraId="7AD4CE3E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019" w:type="dxa"/>
            <w:shd w:val="clear" w:color="auto" w:fill="auto"/>
          </w:tcPr>
          <w:p w14:paraId="7AD4CE3F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2" w:type="dxa"/>
            <w:shd w:val="clear" w:color="auto" w:fill="auto"/>
          </w:tcPr>
          <w:p w14:paraId="7AD4CE40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66" w:type="dxa"/>
            <w:shd w:val="clear" w:color="auto" w:fill="auto"/>
          </w:tcPr>
          <w:p w14:paraId="7AD4CE41" w14:textId="77777777" w:rsidR="007E4034" w:rsidRDefault="007E4034" w:rsidP="003E5F37">
            <w:pPr>
              <w:pStyle w:val="Contractstyle"/>
              <w:ind w:left="0"/>
            </w:pPr>
          </w:p>
        </w:tc>
        <w:tc>
          <w:tcPr>
            <w:tcW w:w="1276" w:type="dxa"/>
            <w:shd w:val="clear" w:color="auto" w:fill="auto"/>
          </w:tcPr>
          <w:p w14:paraId="7AD4CE42" w14:textId="77777777" w:rsidR="007E4034" w:rsidRDefault="007E4034" w:rsidP="003E5F37">
            <w:pPr>
              <w:pStyle w:val="Contractstyle"/>
              <w:ind w:left="0"/>
            </w:pPr>
          </w:p>
        </w:tc>
      </w:tr>
      <w:tr w:rsidR="00B93C7C" w14:paraId="7AD4CE46" w14:textId="77777777" w:rsidTr="003E5F37">
        <w:tc>
          <w:tcPr>
            <w:tcW w:w="1878" w:type="dxa"/>
            <w:shd w:val="clear" w:color="auto" w:fill="FFFF99"/>
          </w:tcPr>
          <w:p w14:paraId="7AD4CE44" w14:textId="77777777" w:rsidR="00B93C7C" w:rsidRDefault="00B93C7C" w:rsidP="003E5F37">
            <w:pPr>
              <w:pStyle w:val="Contractstyle"/>
              <w:ind w:left="0"/>
            </w:pPr>
            <w:r>
              <w:t>Merknader</w:t>
            </w:r>
          </w:p>
        </w:tc>
        <w:tc>
          <w:tcPr>
            <w:tcW w:w="7953" w:type="dxa"/>
            <w:gridSpan w:val="7"/>
            <w:shd w:val="clear" w:color="auto" w:fill="auto"/>
          </w:tcPr>
          <w:p w14:paraId="7AD4CE45" w14:textId="77777777" w:rsidR="00B93C7C" w:rsidRDefault="00B93C7C" w:rsidP="003E5F37">
            <w:pPr>
              <w:pStyle w:val="Contractstyle"/>
              <w:ind w:left="0"/>
            </w:pPr>
          </w:p>
        </w:tc>
      </w:tr>
    </w:tbl>
    <w:p w14:paraId="7AD4CE47" w14:textId="77777777" w:rsidR="007E4034" w:rsidRDefault="007E4034" w:rsidP="00A17634">
      <w:pPr>
        <w:pStyle w:val="Contractstyl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255"/>
        <w:gridCol w:w="975"/>
        <w:gridCol w:w="900"/>
        <w:gridCol w:w="1019"/>
        <w:gridCol w:w="1262"/>
        <w:gridCol w:w="1266"/>
        <w:gridCol w:w="1276"/>
      </w:tblGrid>
      <w:tr w:rsidR="006067A9" w:rsidRPr="006067A9" w14:paraId="7AD4CE4B" w14:textId="77777777" w:rsidTr="003E5F37">
        <w:tc>
          <w:tcPr>
            <w:tcW w:w="3133" w:type="dxa"/>
            <w:gridSpan w:val="2"/>
            <w:shd w:val="clear" w:color="auto" w:fill="FFFF99"/>
          </w:tcPr>
          <w:p w14:paraId="7AD4CE48" w14:textId="77777777" w:rsidR="00F97ABE" w:rsidRPr="003E5F37" w:rsidRDefault="00F97ABE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lastRenderedPageBreak/>
              <w:t>Fagmiljø Systemteknisk sikkerhetskompetanse:</w:t>
            </w:r>
          </w:p>
          <w:p w14:paraId="7AD4CE49" w14:textId="77777777" w:rsidR="00F97ABE" w:rsidRPr="003E5F37" w:rsidRDefault="00F97ABE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Rådgivning i forhold til sikkerhetskrav og godkjenningsprosesser</w:t>
            </w:r>
          </w:p>
        </w:tc>
        <w:tc>
          <w:tcPr>
            <w:tcW w:w="6698" w:type="dxa"/>
            <w:gridSpan w:val="6"/>
            <w:shd w:val="clear" w:color="auto" w:fill="FFFF99"/>
          </w:tcPr>
          <w:p w14:paraId="7AD4CE4A" w14:textId="77777777" w:rsidR="00F97ABE" w:rsidRPr="003E5F37" w:rsidRDefault="00F97ABE" w:rsidP="003E5F37">
            <w:pPr>
              <w:pStyle w:val="Contractstyle"/>
              <w:ind w:left="0"/>
              <w:rPr>
                <w:b/>
                <w:bCs/>
              </w:rPr>
            </w:pPr>
            <w:r w:rsidRPr="003E5F37">
              <w:rPr>
                <w:b/>
                <w:bCs/>
              </w:rPr>
              <w:t>Minimumskrav: 4 personer</w:t>
            </w:r>
          </w:p>
        </w:tc>
      </w:tr>
      <w:tr w:rsidR="003E5F37" w14:paraId="7AD4CE54" w14:textId="77777777" w:rsidTr="003E5F37">
        <w:tc>
          <w:tcPr>
            <w:tcW w:w="1878" w:type="dxa"/>
            <w:tcBorders>
              <w:bottom w:val="single" w:sz="4" w:space="0" w:color="auto"/>
            </w:tcBorders>
            <w:shd w:val="clear" w:color="auto" w:fill="FFFF99"/>
          </w:tcPr>
          <w:p w14:paraId="7AD4CE4C" w14:textId="77777777" w:rsidR="00F97ABE" w:rsidRDefault="00F97ABE" w:rsidP="003E5F37">
            <w:pPr>
              <w:pStyle w:val="Contractstyle"/>
              <w:ind w:left="0"/>
            </w:pPr>
            <w:r>
              <w:t>Antall relevante ressurser i tilbyders fagmiljø</w:t>
            </w:r>
          </w:p>
        </w:tc>
        <w:tc>
          <w:tcPr>
            <w:tcW w:w="1255" w:type="dxa"/>
            <w:shd w:val="clear" w:color="auto" w:fill="FFFF99"/>
          </w:tcPr>
          <w:p w14:paraId="7AD4CE4D" w14:textId="77777777" w:rsidR="00F97ABE" w:rsidRDefault="00F97ABE" w:rsidP="003E5F37">
            <w:pPr>
              <w:pStyle w:val="Contractstyle"/>
              <w:ind w:left="0"/>
            </w:pPr>
            <w:r>
              <w:t>Under 4</w:t>
            </w:r>
          </w:p>
        </w:tc>
        <w:tc>
          <w:tcPr>
            <w:tcW w:w="975" w:type="dxa"/>
            <w:shd w:val="clear" w:color="auto" w:fill="FFFF99"/>
          </w:tcPr>
          <w:p w14:paraId="7AD4CE4E" w14:textId="77777777" w:rsidR="00F97ABE" w:rsidRDefault="00F97ABE" w:rsidP="003E5F37">
            <w:pPr>
              <w:pStyle w:val="Contractstyle"/>
              <w:ind w:left="0"/>
            </w:pPr>
            <w:r>
              <w:t>4</w:t>
            </w:r>
          </w:p>
        </w:tc>
        <w:tc>
          <w:tcPr>
            <w:tcW w:w="900" w:type="dxa"/>
            <w:shd w:val="clear" w:color="auto" w:fill="FFFF99"/>
          </w:tcPr>
          <w:p w14:paraId="7AD4CE4F" w14:textId="77777777" w:rsidR="00F97ABE" w:rsidRDefault="00F97ABE" w:rsidP="003E5F37">
            <w:pPr>
              <w:pStyle w:val="Contractstyle"/>
              <w:ind w:left="0"/>
            </w:pPr>
            <w:r>
              <w:t>5-6</w:t>
            </w:r>
          </w:p>
        </w:tc>
        <w:tc>
          <w:tcPr>
            <w:tcW w:w="1019" w:type="dxa"/>
            <w:shd w:val="clear" w:color="auto" w:fill="FFFF99"/>
          </w:tcPr>
          <w:p w14:paraId="7AD4CE50" w14:textId="77777777" w:rsidR="00F97ABE" w:rsidRDefault="00F97ABE" w:rsidP="003E5F37">
            <w:pPr>
              <w:pStyle w:val="Contractstyle"/>
              <w:ind w:left="0"/>
            </w:pPr>
            <w:r>
              <w:t>7-8</w:t>
            </w:r>
          </w:p>
        </w:tc>
        <w:tc>
          <w:tcPr>
            <w:tcW w:w="1262" w:type="dxa"/>
            <w:shd w:val="clear" w:color="auto" w:fill="FFFF99"/>
          </w:tcPr>
          <w:p w14:paraId="7AD4CE51" w14:textId="77777777" w:rsidR="00F97ABE" w:rsidRDefault="00F97ABE" w:rsidP="003E5F37">
            <w:pPr>
              <w:pStyle w:val="Contractstyle"/>
              <w:ind w:left="0"/>
            </w:pPr>
            <w:r>
              <w:t>9-11</w:t>
            </w:r>
          </w:p>
        </w:tc>
        <w:tc>
          <w:tcPr>
            <w:tcW w:w="1266" w:type="dxa"/>
            <w:shd w:val="clear" w:color="auto" w:fill="FFFF99"/>
          </w:tcPr>
          <w:p w14:paraId="7AD4CE52" w14:textId="77777777" w:rsidR="00F97ABE" w:rsidRDefault="00F97ABE" w:rsidP="003E5F37">
            <w:pPr>
              <w:pStyle w:val="Contractstyle"/>
              <w:ind w:left="0"/>
            </w:pPr>
            <w:r>
              <w:t>12-14</w:t>
            </w:r>
          </w:p>
        </w:tc>
        <w:tc>
          <w:tcPr>
            <w:tcW w:w="1276" w:type="dxa"/>
            <w:shd w:val="clear" w:color="auto" w:fill="FFFF99"/>
          </w:tcPr>
          <w:p w14:paraId="7AD4CE53" w14:textId="77777777" w:rsidR="00F97ABE" w:rsidRDefault="00F97ABE" w:rsidP="003E5F37">
            <w:pPr>
              <w:pStyle w:val="Contractstyle"/>
              <w:ind w:left="0"/>
            </w:pPr>
            <w:r>
              <w:t>15 eller høyere</w:t>
            </w:r>
          </w:p>
        </w:tc>
      </w:tr>
      <w:tr w:rsidR="003E5F37" w:rsidRPr="00212F16" w14:paraId="7AD4CE5D" w14:textId="77777777" w:rsidTr="003E5F37">
        <w:tc>
          <w:tcPr>
            <w:tcW w:w="1878" w:type="dxa"/>
            <w:shd w:val="clear" w:color="auto" w:fill="FFFF99"/>
          </w:tcPr>
          <w:p w14:paraId="7AD4CE55" w14:textId="77777777" w:rsidR="00F97ABE" w:rsidRDefault="00F97ABE" w:rsidP="003E5F37">
            <w:pPr>
              <w:pStyle w:val="Contractstyle"/>
              <w:ind w:left="0"/>
            </w:pPr>
            <w:r>
              <w:t>Sett kryss i én av cellene</w:t>
            </w:r>
          </w:p>
        </w:tc>
        <w:tc>
          <w:tcPr>
            <w:tcW w:w="1255" w:type="dxa"/>
            <w:shd w:val="clear" w:color="auto" w:fill="auto"/>
          </w:tcPr>
          <w:p w14:paraId="7AD4CE56" w14:textId="77777777" w:rsidR="00F97ABE" w:rsidRDefault="00F97ABE" w:rsidP="003E5F37">
            <w:pPr>
              <w:pStyle w:val="Contractstyle"/>
              <w:ind w:left="0"/>
            </w:pPr>
          </w:p>
        </w:tc>
        <w:tc>
          <w:tcPr>
            <w:tcW w:w="975" w:type="dxa"/>
            <w:shd w:val="clear" w:color="auto" w:fill="auto"/>
          </w:tcPr>
          <w:p w14:paraId="7AD4CE57" w14:textId="77777777" w:rsidR="00F97ABE" w:rsidRDefault="00F97ABE" w:rsidP="003E5F37">
            <w:pPr>
              <w:pStyle w:val="Contractstyle"/>
              <w:ind w:left="0"/>
            </w:pPr>
          </w:p>
        </w:tc>
        <w:tc>
          <w:tcPr>
            <w:tcW w:w="900" w:type="dxa"/>
            <w:shd w:val="clear" w:color="auto" w:fill="auto"/>
          </w:tcPr>
          <w:p w14:paraId="7AD4CE58" w14:textId="77777777" w:rsidR="00F97ABE" w:rsidRDefault="00F97ABE" w:rsidP="003E5F37">
            <w:pPr>
              <w:pStyle w:val="Contractstyle"/>
              <w:ind w:left="0"/>
            </w:pPr>
          </w:p>
        </w:tc>
        <w:tc>
          <w:tcPr>
            <w:tcW w:w="1019" w:type="dxa"/>
            <w:shd w:val="clear" w:color="auto" w:fill="auto"/>
          </w:tcPr>
          <w:p w14:paraId="7AD4CE59" w14:textId="77777777" w:rsidR="00F97ABE" w:rsidRDefault="00F97ABE" w:rsidP="003E5F37">
            <w:pPr>
              <w:pStyle w:val="Contractstyle"/>
              <w:ind w:left="0"/>
            </w:pPr>
          </w:p>
        </w:tc>
        <w:tc>
          <w:tcPr>
            <w:tcW w:w="1262" w:type="dxa"/>
            <w:shd w:val="clear" w:color="auto" w:fill="auto"/>
          </w:tcPr>
          <w:p w14:paraId="7AD4CE5A" w14:textId="77777777" w:rsidR="00F97ABE" w:rsidRDefault="00F97ABE" w:rsidP="003E5F37">
            <w:pPr>
              <w:pStyle w:val="Contractstyle"/>
              <w:ind w:left="0"/>
            </w:pPr>
          </w:p>
        </w:tc>
        <w:tc>
          <w:tcPr>
            <w:tcW w:w="1266" w:type="dxa"/>
            <w:shd w:val="clear" w:color="auto" w:fill="auto"/>
          </w:tcPr>
          <w:p w14:paraId="7AD4CE5B" w14:textId="77777777" w:rsidR="00F97ABE" w:rsidRDefault="00F97ABE" w:rsidP="003E5F37">
            <w:pPr>
              <w:pStyle w:val="Contractstyle"/>
              <w:ind w:left="0"/>
            </w:pPr>
          </w:p>
        </w:tc>
        <w:tc>
          <w:tcPr>
            <w:tcW w:w="1276" w:type="dxa"/>
            <w:shd w:val="clear" w:color="auto" w:fill="auto"/>
          </w:tcPr>
          <w:p w14:paraId="7AD4CE5C" w14:textId="77777777" w:rsidR="00F97ABE" w:rsidRDefault="00F97ABE" w:rsidP="003E5F37">
            <w:pPr>
              <w:pStyle w:val="Contractstyle"/>
              <w:ind w:left="0"/>
            </w:pPr>
          </w:p>
        </w:tc>
      </w:tr>
      <w:tr w:rsidR="00F97ABE" w14:paraId="7AD4CE60" w14:textId="77777777" w:rsidTr="003E5F37">
        <w:tc>
          <w:tcPr>
            <w:tcW w:w="1878" w:type="dxa"/>
            <w:shd w:val="clear" w:color="auto" w:fill="FFFF99"/>
          </w:tcPr>
          <w:p w14:paraId="7AD4CE5E" w14:textId="77777777" w:rsidR="00F97ABE" w:rsidRDefault="00F937EC" w:rsidP="003E5F37">
            <w:pPr>
              <w:pStyle w:val="Contractstyle"/>
              <w:ind w:left="0"/>
            </w:pPr>
            <w:r>
              <w:t>M</w:t>
            </w:r>
            <w:r w:rsidR="00F97ABE">
              <w:t>erknader</w:t>
            </w:r>
          </w:p>
        </w:tc>
        <w:tc>
          <w:tcPr>
            <w:tcW w:w="7953" w:type="dxa"/>
            <w:gridSpan w:val="7"/>
            <w:shd w:val="clear" w:color="auto" w:fill="auto"/>
          </w:tcPr>
          <w:p w14:paraId="7AD4CE5F" w14:textId="77777777" w:rsidR="00F97ABE" w:rsidRDefault="00F97ABE" w:rsidP="003E5F37">
            <w:pPr>
              <w:pStyle w:val="Contractstyle"/>
              <w:ind w:left="0"/>
            </w:pPr>
          </w:p>
        </w:tc>
      </w:tr>
    </w:tbl>
    <w:p w14:paraId="7AD4CE61" w14:textId="77777777" w:rsidR="00415B74" w:rsidRDefault="00415B74" w:rsidP="00A17634">
      <w:pPr>
        <w:pStyle w:val="Contractstyle"/>
      </w:pPr>
    </w:p>
    <w:p w14:paraId="7AD4CE62" w14:textId="77777777" w:rsidR="00F97ABE" w:rsidRDefault="00415B74" w:rsidP="00A17634">
      <w:pPr>
        <w:pStyle w:val="Contractstyle"/>
      </w:pPr>
      <w:r>
        <w:br w:type="page"/>
      </w:r>
    </w:p>
    <w:p w14:paraId="7AD4CE63" w14:textId="77777777" w:rsidR="00E17ABE" w:rsidRPr="00A17634" w:rsidRDefault="00E17ABE" w:rsidP="00E17ABE">
      <w:pPr>
        <w:pStyle w:val="Overskrift2"/>
        <w:rPr>
          <w:lang w:val="nb-NO"/>
        </w:rPr>
      </w:pPr>
      <w:r>
        <w:rPr>
          <w:lang w:val="nb-NO"/>
        </w:rPr>
        <w:lastRenderedPageBreak/>
        <w:t>Utvelge</w:t>
      </w:r>
      <w:r w:rsidR="003F6BC8">
        <w:rPr>
          <w:lang w:val="nb-NO"/>
        </w:rPr>
        <w:t>l</w:t>
      </w:r>
      <w:r>
        <w:rPr>
          <w:lang w:val="nb-NO"/>
        </w:rPr>
        <w:t>seskriterier</w:t>
      </w:r>
    </w:p>
    <w:p w14:paraId="7AD4CE64" w14:textId="77777777" w:rsidR="005136A9" w:rsidRPr="005136A9" w:rsidRDefault="007B499D" w:rsidP="005136A9">
      <w:pPr>
        <w:pStyle w:val="Contractstyle"/>
        <w:rPr>
          <w:b/>
          <w:bCs/>
        </w:rPr>
      </w:pPr>
      <w:r>
        <w:rPr>
          <w:b/>
          <w:bCs/>
        </w:rPr>
        <w:t>Krav T2</w:t>
      </w:r>
      <w:r w:rsidR="00453F27">
        <w:rPr>
          <w:b/>
          <w:bCs/>
        </w:rPr>
        <w:t xml:space="preserve"> og T4-T6</w:t>
      </w:r>
      <w:r w:rsidR="005136A9" w:rsidRPr="005136A9">
        <w:rPr>
          <w:b/>
          <w:bCs/>
        </w:rPr>
        <w:t>:</w:t>
      </w:r>
    </w:p>
    <w:p w14:paraId="7AD4CE65" w14:textId="77777777" w:rsidR="008E3A0F" w:rsidRDefault="005136A9" w:rsidP="005136A9">
      <w:pPr>
        <w:pStyle w:val="Contractstyle"/>
      </w:pPr>
      <w:r>
        <w:t>Fyll inn i tabellen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1573"/>
        <w:gridCol w:w="1846"/>
        <w:gridCol w:w="4623"/>
      </w:tblGrid>
      <w:tr w:rsidR="008E3A0F" w:rsidRPr="007D6B79" w14:paraId="7AD4CE6A" w14:textId="77777777" w:rsidTr="00A168E4">
        <w:tc>
          <w:tcPr>
            <w:tcW w:w="1069" w:type="dxa"/>
            <w:tcBorders>
              <w:bottom w:val="single" w:sz="4" w:space="0" w:color="auto"/>
            </w:tcBorders>
            <w:shd w:val="clear" w:color="auto" w:fill="FFFF99"/>
          </w:tcPr>
          <w:p w14:paraId="7AD4CE66" w14:textId="7A8DC795" w:rsidR="008E3A0F" w:rsidRPr="005B69DA" w:rsidRDefault="008E3A0F" w:rsidP="005B218F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nr</w:t>
            </w:r>
            <w:r w:rsidR="008A2874">
              <w:rPr>
                <w:b/>
              </w:rPr>
              <w:t>.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FFF99"/>
          </w:tcPr>
          <w:p w14:paraId="7AD4CE67" w14:textId="607E9765" w:rsidR="008E3A0F" w:rsidRPr="005B69DA" w:rsidRDefault="008E3A0F" w:rsidP="005B218F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Vedlegg nr</w:t>
            </w:r>
            <w:r w:rsidR="008A2874">
              <w:rPr>
                <w:b/>
              </w:rPr>
              <w:t>.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FFFF99"/>
          </w:tcPr>
          <w:p w14:paraId="7AD4CE68" w14:textId="77777777" w:rsidR="008E3A0F" w:rsidRDefault="008E3A0F" w:rsidP="005B218F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Antall sider</w:t>
            </w:r>
          </w:p>
        </w:tc>
        <w:tc>
          <w:tcPr>
            <w:tcW w:w="4623" w:type="dxa"/>
            <w:tcBorders>
              <w:bottom w:val="single" w:sz="4" w:space="0" w:color="auto"/>
            </w:tcBorders>
            <w:shd w:val="clear" w:color="auto" w:fill="FFFF99"/>
          </w:tcPr>
          <w:p w14:paraId="7AD4CE69" w14:textId="77777777" w:rsidR="008E3A0F" w:rsidRPr="005B69DA" w:rsidRDefault="008E3A0F" w:rsidP="005B218F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Merknader</w:t>
            </w:r>
          </w:p>
        </w:tc>
      </w:tr>
      <w:tr w:rsidR="008E3A0F" w:rsidRPr="007D6B79" w14:paraId="7AD4CE6F" w14:textId="77777777" w:rsidTr="00A168E4">
        <w:tc>
          <w:tcPr>
            <w:tcW w:w="1069" w:type="dxa"/>
            <w:shd w:val="clear" w:color="auto" w:fill="FFFF99"/>
          </w:tcPr>
          <w:p w14:paraId="7AD4CE6B" w14:textId="77777777" w:rsidR="008E3A0F" w:rsidRPr="006C3679" w:rsidRDefault="008E3A0F" w:rsidP="005B218F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T</w:t>
            </w:r>
            <w:r w:rsidR="00453F27">
              <w:rPr>
                <w:bCs/>
              </w:rPr>
              <w:t>2</w:t>
            </w:r>
          </w:p>
        </w:tc>
        <w:tc>
          <w:tcPr>
            <w:tcW w:w="1573" w:type="dxa"/>
            <w:shd w:val="clear" w:color="auto" w:fill="FFFF99"/>
          </w:tcPr>
          <w:p w14:paraId="7AD4CE6C" w14:textId="2D4C7E20" w:rsidR="008E3A0F" w:rsidRPr="006C3679" w:rsidRDefault="006136B4" w:rsidP="006B216E">
            <w:pPr>
              <w:pStyle w:val="Contractstyle"/>
              <w:ind w:left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46" w:type="dxa"/>
          </w:tcPr>
          <w:p w14:paraId="7AD4CE6D" w14:textId="77777777" w:rsidR="008E3A0F" w:rsidRPr="006C3679" w:rsidRDefault="008E3A0F" w:rsidP="005B218F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E6E" w14:textId="77777777" w:rsidR="008E3A0F" w:rsidRPr="006C3679" w:rsidRDefault="008E3A0F" w:rsidP="005B218F">
            <w:pPr>
              <w:pStyle w:val="Contractstyle"/>
              <w:ind w:left="0"/>
              <w:rPr>
                <w:bCs/>
              </w:rPr>
            </w:pPr>
          </w:p>
        </w:tc>
      </w:tr>
      <w:tr w:rsidR="00453F27" w:rsidRPr="007D6B79" w14:paraId="7AD4CE74" w14:textId="77777777" w:rsidTr="00A168E4">
        <w:tc>
          <w:tcPr>
            <w:tcW w:w="1069" w:type="dxa"/>
            <w:shd w:val="clear" w:color="auto" w:fill="FFFF99"/>
          </w:tcPr>
          <w:p w14:paraId="7AD4CE70" w14:textId="77777777" w:rsidR="00453F27" w:rsidRDefault="00453F27" w:rsidP="005B218F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T4</w:t>
            </w:r>
          </w:p>
        </w:tc>
        <w:tc>
          <w:tcPr>
            <w:tcW w:w="1573" w:type="dxa"/>
            <w:shd w:val="clear" w:color="auto" w:fill="FFFF99"/>
          </w:tcPr>
          <w:p w14:paraId="7AD4CE71" w14:textId="6F985D61" w:rsidR="00453F27" w:rsidRDefault="006136B4" w:rsidP="006B216E">
            <w:pPr>
              <w:pStyle w:val="Contractstyle"/>
              <w:ind w:left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46" w:type="dxa"/>
          </w:tcPr>
          <w:p w14:paraId="7AD4CE72" w14:textId="77777777" w:rsidR="00453F27" w:rsidRPr="006C3679" w:rsidRDefault="00453F27" w:rsidP="005B218F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E73" w14:textId="77777777" w:rsidR="00453F27" w:rsidRPr="006C3679" w:rsidRDefault="00453F27" w:rsidP="005B218F">
            <w:pPr>
              <w:pStyle w:val="Contractstyle"/>
              <w:ind w:left="0"/>
              <w:rPr>
                <w:bCs/>
              </w:rPr>
            </w:pPr>
          </w:p>
        </w:tc>
      </w:tr>
      <w:tr w:rsidR="00453F27" w:rsidRPr="007D6B79" w14:paraId="7AD4CE79" w14:textId="77777777" w:rsidTr="00A168E4">
        <w:tc>
          <w:tcPr>
            <w:tcW w:w="1069" w:type="dxa"/>
            <w:shd w:val="clear" w:color="auto" w:fill="FFFF99"/>
          </w:tcPr>
          <w:p w14:paraId="7AD4CE75" w14:textId="77777777" w:rsidR="00453F27" w:rsidRDefault="00453F27" w:rsidP="005B218F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T5</w:t>
            </w:r>
          </w:p>
        </w:tc>
        <w:tc>
          <w:tcPr>
            <w:tcW w:w="1573" w:type="dxa"/>
            <w:shd w:val="clear" w:color="auto" w:fill="FFFF99"/>
          </w:tcPr>
          <w:p w14:paraId="7AD4CE76" w14:textId="5FB3677A" w:rsidR="00453F27" w:rsidRDefault="006136B4" w:rsidP="00453F27">
            <w:pPr>
              <w:pStyle w:val="Contractstyle"/>
              <w:ind w:left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846" w:type="dxa"/>
          </w:tcPr>
          <w:p w14:paraId="7AD4CE77" w14:textId="77777777" w:rsidR="00453F27" w:rsidRPr="006C3679" w:rsidRDefault="00453F27" w:rsidP="005B218F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E78" w14:textId="77777777" w:rsidR="00453F27" w:rsidRPr="006C3679" w:rsidRDefault="00453F27" w:rsidP="005B218F">
            <w:pPr>
              <w:pStyle w:val="Contractstyle"/>
              <w:ind w:left="0"/>
              <w:rPr>
                <w:bCs/>
              </w:rPr>
            </w:pPr>
          </w:p>
        </w:tc>
      </w:tr>
      <w:tr w:rsidR="00453F27" w:rsidRPr="007D6B79" w14:paraId="7AD4CE7E" w14:textId="77777777" w:rsidTr="00A168E4">
        <w:tc>
          <w:tcPr>
            <w:tcW w:w="1069" w:type="dxa"/>
            <w:shd w:val="clear" w:color="auto" w:fill="FFFF99"/>
          </w:tcPr>
          <w:p w14:paraId="7AD4CE7A" w14:textId="77777777" w:rsidR="00453F27" w:rsidRDefault="00453F27" w:rsidP="005B218F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T6</w:t>
            </w:r>
          </w:p>
        </w:tc>
        <w:tc>
          <w:tcPr>
            <w:tcW w:w="1573" w:type="dxa"/>
            <w:shd w:val="clear" w:color="auto" w:fill="FFFF99"/>
          </w:tcPr>
          <w:p w14:paraId="7AD4CE7B" w14:textId="676FCF55" w:rsidR="00453F27" w:rsidRDefault="008A37F6" w:rsidP="006B216E">
            <w:pPr>
              <w:pStyle w:val="Contractstyle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136B4">
              <w:rPr>
                <w:bCs/>
              </w:rPr>
              <w:t>0</w:t>
            </w:r>
          </w:p>
        </w:tc>
        <w:tc>
          <w:tcPr>
            <w:tcW w:w="1846" w:type="dxa"/>
          </w:tcPr>
          <w:p w14:paraId="7AD4CE7C" w14:textId="77777777" w:rsidR="00453F27" w:rsidRPr="006C3679" w:rsidRDefault="00453F27" w:rsidP="005B218F">
            <w:pPr>
              <w:pStyle w:val="Contractstyle"/>
              <w:ind w:left="0"/>
              <w:rPr>
                <w:bCs/>
              </w:rPr>
            </w:pPr>
          </w:p>
        </w:tc>
        <w:tc>
          <w:tcPr>
            <w:tcW w:w="4623" w:type="dxa"/>
            <w:shd w:val="clear" w:color="auto" w:fill="auto"/>
          </w:tcPr>
          <w:p w14:paraId="7AD4CE7D" w14:textId="77777777" w:rsidR="00453F27" w:rsidRPr="006C3679" w:rsidRDefault="00453F27" w:rsidP="005B218F">
            <w:pPr>
              <w:pStyle w:val="Contractstyle"/>
              <w:ind w:left="0"/>
              <w:rPr>
                <w:bCs/>
              </w:rPr>
            </w:pPr>
          </w:p>
        </w:tc>
      </w:tr>
    </w:tbl>
    <w:p w14:paraId="7AD4CE7F" w14:textId="77777777" w:rsidR="006726BE" w:rsidRDefault="006726BE" w:rsidP="00A17634">
      <w:pPr>
        <w:pStyle w:val="Contractstyle"/>
      </w:pPr>
    </w:p>
    <w:p w14:paraId="7AD4CE80" w14:textId="1CAB6CD5" w:rsidR="003F79FB" w:rsidRPr="003F79FB" w:rsidRDefault="00FC2A89" w:rsidP="003F79FB">
      <w:pPr>
        <w:pStyle w:val="Contractstyle"/>
        <w:rPr>
          <w:b/>
          <w:bCs/>
        </w:rPr>
      </w:pPr>
      <w:r w:rsidRPr="003F79FB">
        <w:rPr>
          <w:b/>
          <w:bCs/>
        </w:rPr>
        <w:t>Krav T5:</w:t>
      </w:r>
      <w:r w:rsidR="00F937EC" w:rsidRPr="003F79FB">
        <w:rPr>
          <w:b/>
          <w:bCs/>
        </w:rPr>
        <w:t xml:space="preserve"> </w:t>
      </w:r>
      <w:r w:rsidR="003F79FB">
        <w:rPr>
          <w:b/>
          <w:bCs/>
        </w:rPr>
        <w:t xml:space="preserve">Fyll inn i tabellen </w:t>
      </w:r>
      <w:r w:rsidR="003F79FB" w:rsidRPr="003F79FB">
        <w:rPr>
          <w:b/>
          <w:bCs/>
        </w:rPr>
        <w:t xml:space="preserve">antall ressurser </w:t>
      </w:r>
      <w:r w:rsidR="006136B4">
        <w:rPr>
          <w:b/>
          <w:bCs/>
        </w:rPr>
        <w:t xml:space="preserve">i tilbyders egen organisasjon </w:t>
      </w:r>
      <w:r w:rsidR="003F79FB" w:rsidRPr="003F79FB">
        <w:rPr>
          <w:b/>
          <w:bCs/>
        </w:rPr>
        <w:t>med relevant erfaring for de siste 3 år</w:t>
      </w:r>
      <w:r w:rsidR="003F79FB">
        <w:rPr>
          <w:b/>
          <w:bCs/>
        </w:rPr>
        <w:t>:</w:t>
      </w:r>
    </w:p>
    <w:p w14:paraId="7AD4CE81" w14:textId="77777777" w:rsidR="00FC2A89" w:rsidRPr="005136A9" w:rsidRDefault="00FC2A89" w:rsidP="00FC2A89">
      <w:pPr>
        <w:pStyle w:val="Contractstyle"/>
        <w:rPr>
          <w:b/>
          <w:bCs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0"/>
        <w:gridCol w:w="1701"/>
        <w:gridCol w:w="1701"/>
        <w:gridCol w:w="1701"/>
      </w:tblGrid>
      <w:tr w:rsidR="00FC2A89" w:rsidRPr="007D6B79" w14:paraId="7AD4CE86" w14:textId="77777777" w:rsidTr="00EC29A1">
        <w:tc>
          <w:tcPr>
            <w:tcW w:w="2770" w:type="dxa"/>
            <w:tcBorders>
              <w:bottom w:val="single" w:sz="4" w:space="0" w:color="auto"/>
            </w:tcBorders>
            <w:shd w:val="clear" w:color="auto" w:fill="FFFF99"/>
          </w:tcPr>
          <w:p w14:paraId="7AD4CE82" w14:textId="77777777" w:rsidR="00FC2A89" w:rsidRDefault="00FC2A89" w:rsidP="00EC29A1">
            <w:pPr>
              <w:pStyle w:val="Contractstyle"/>
              <w:ind w:left="0"/>
              <w:jc w:val="center"/>
              <w:rPr>
                <w:b/>
              </w:rPr>
            </w:pPr>
            <w:r>
              <w:rPr>
                <w:b/>
              </w:rPr>
              <w:t>Fagområde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7AD4CE83" w14:textId="1A4365EB" w:rsidR="00FC2A89" w:rsidRPr="005B69DA" w:rsidRDefault="00FC2A89" w:rsidP="00EC29A1">
            <w:pPr>
              <w:pStyle w:val="Contractstyle"/>
              <w:ind w:left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15B74">
              <w:rPr>
                <w:b/>
              </w:rPr>
              <w:t>1</w:t>
            </w:r>
            <w:r w:rsidR="006136B4">
              <w:rPr>
                <w:b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7AD4CE84" w14:textId="21417DCF" w:rsidR="00FC2A89" w:rsidRDefault="00FC2A89" w:rsidP="00EC29A1">
            <w:pPr>
              <w:pStyle w:val="Contractstyle"/>
              <w:ind w:left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15B74">
              <w:rPr>
                <w:b/>
              </w:rPr>
              <w:t>1</w:t>
            </w:r>
            <w:r w:rsidR="006136B4">
              <w:rPr>
                <w:b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7AD4CE85" w14:textId="0F151347" w:rsidR="00FC2A89" w:rsidRPr="005B69DA" w:rsidRDefault="00FC2A89" w:rsidP="00EC29A1">
            <w:pPr>
              <w:pStyle w:val="Contractstyle"/>
              <w:ind w:left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15B74">
              <w:rPr>
                <w:b/>
              </w:rPr>
              <w:t>1</w:t>
            </w:r>
            <w:r w:rsidR="006136B4">
              <w:rPr>
                <w:b/>
              </w:rPr>
              <w:t>7</w:t>
            </w:r>
          </w:p>
        </w:tc>
      </w:tr>
      <w:tr w:rsidR="00FC2A89" w:rsidRPr="007D6B79" w14:paraId="7AD4CE8B" w14:textId="77777777" w:rsidTr="00EC29A1">
        <w:tc>
          <w:tcPr>
            <w:tcW w:w="2770" w:type="dxa"/>
            <w:shd w:val="clear" w:color="auto" w:fill="FFFF99"/>
          </w:tcPr>
          <w:p w14:paraId="7AD4CE87" w14:textId="77777777" w:rsidR="00FC2A89" w:rsidRPr="006C3679" w:rsidRDefault="00FC2A89" w:rsidP="00EC29A1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Server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4CE88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7AD4CE89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D4CE8A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</w:tr>
      <w:tr w:rsidR="00FC2A89" w:rsidRPr="007D6B79" w14:paraId="7AD4CE90" w14:textId="77777777" w:rsidTr="00EC29A1">
        <w:tc>
          <w:tcPr>
            <w:tcW w:w="2770" w:type="dxa"/>
            <w:shd w:val="clear" w:color="auto" w:fill="FFFF99"/>
          </w:tcPr>
          <w:p w14:paraId="7AD4CE8C" w14:textId="77777777" w:rsidR="00FC2A89" w:rsidRPr="006C3679" w:rsidRDefault="00FC2A89" w:rsidP="00EC29A1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Driftsverktøy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4CE8D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7AD4CE8E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D4CE8F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</w:tr>
      <w:tr w:rsidR="00FC2A89" w:rsidRPr="007D6B79" w14:paraId="7AD4CE95" w14:textId="77777777" w:rsidTr="00EC29A1">
        <w:tc>
          <w:tcPr>
            <w:tcW w:w="2770" w:type="dxa"/>
            <w:shd w:val="clear" w:color="auto" w:fill="FFFF99"/>
          </w:tcPr>
          <w:p w14:paraId="7AD4CE91" w14:textId="77777777" w:rsidR="00FC2A89" w:rsidRPr="00CD6E97" w:rsidRDefault="00FC2A89" w:rsidP="00EC29A1">
            <w:pPr>
              <w:pStyle w:val="Contractstyle"/>
              <w:ind w:left="0"/>
              <w:rPr>
                <w:bCs/>
              </w:rPr>
            </w:pPr>
            <w:r>
              <w:t>Lagring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4CE92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7AD4CE93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D4CE94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</w:tr>
      <w:tr w:rsidR="00FC2A89" w:rsidRPr="007D6B79" w14:paraId="7AD4CE9F" w14:textId="77777777" w:rsidTr="00EC29A1">
        <w:tc>
          <w:tcPr>
            <w:tcW w:w="2770" w:type="dxa"/>
            <w:shd w:val="clear" w:color="auto" w:fill="FFFF99"/>
          </w:tcPr>
          <w:p w14:paraId="7AD4CE9B" w14:textId="77777777" w:rsidR="00FC2A89" w:rsidRPr="00CD6E97" w:rsidRDefault="00FC2A89" w:rsidP="00EC29A1">
            <w:pPr>
              <w:pStyle w:val="Contractstyle"/>
              <w:ind w:left="0"/>
              <w:rPr>
                <w:bCs/>
              </w:rPr>
            </w:pPr>
            <w:r>
              <w:t>Applikasjon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4CE9C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7AD4CE9D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D4CE9E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</w:tr>
      <w:tr w:rsidR="00FC2A89" w:rsidRPr="007D6B79" w14:paraId="7AD4CEA4" w14:textId="77777777" w:rsidTr="00EC29A1">
        <w:tc>
          <w:tcPr>
            <w:tcW w:w="2770" w:type="dxa"/>
            <w:shd w:val="clear" w:color="auto" w:fill="FFFF99"/>
          </w:tcPr>
          <w:p w14:paraId="7AD4CEA0" w14:textId="77777777" w:rsidR="00FC2A89" w:rsidRPr="007B499D" w:rsidRDefault="00FC2A89" w:rsidP="00EC29A1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Klient og periferi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4CEA1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7AD4CEA2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D4CEA3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</w:tr>
      <w:tr w:rsidR="00FC2A89" w:rsidRPr="007D6B79" w14:paraId="7AD4CEA9" w14:textId="77777777" w:rsidTr="00EC29A1">
        <w:tc>
          <w:tcPr>
            <w:tcW w:w="2770" w:type="dxa"/>
            <w:shd w:val="clear" w:color="auto" w:fill="FFFF99"/>
          </w:tcPr>
          <w:p w14:paraId="7AD4CEA5" w14:textId="77777777" w:rsidR="00FC2A89" w:rsidRPr="007B499D" w:rsidRDefault="00FC2A89" w:rsidP="00EC29A1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Integrasjon og interoperabilitet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4CEA6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7AD4CEA7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D4CEA8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</w:tr>
      <w:tr w:rsidR="00FC2A89" w:rsidRPr="007D6B79" w14:paraId="7AD4CEAE" w14:textId="77777777" w:rsidTr="00EC29A1">
        <w:tc>
          <w:tcPr>
            <w:tcW w:w="2770" w:type="dxa"/>
            <w:shd w:val="clear" w:color="auto" w:fill="FFFF99"/>
          </w:tcPr>
          <w:p w14:paraId="7AD4CEAA" w14:textId="77777777" w:rsidR="00FC2A89" w:rsidRDefault="00FC2A89" w:rsidP="00EC29A1">
            <w:pPr>
              <w:pStyle w:val="Contractstyle"/>
              <w:ind w:left="0"/>
              <w:rPr>
                <w:bCs/>
              </w:rPr>
            </w:pPr>
            <w:r>
              <w:rPr>
                <w:bCs/>
              </w:rPr>
              <w:t>Databaser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4CEAB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7AD4CEAC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D4CEAD" w14:textId="77777777" w:rsidR="00FC2A89" w:rsidRPr="006C3679" w:rsidRDefault="00FC2A89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</w:tr>
      <w:tr w:rsidR="00415B74" w:rsidRPr="007D6B79" w14:paraId="7AD4CEB3" w14:textId="77777777" w:rsidTr="00EC29A1">
        <w:tc>
          <w:tcPr>
            <w:tcW w:w="2770" w:type="dxa"/>
            <w:shd w:val="clear" w:color="auto" w:fill="FFFF99"/>
          </w:tcPr>
          <w:p w14:paraId="7AD4CEAF" w14:textId="77777777" w:rsidR="00415B74" w:rsidRPr="00E32151" w:rsidRDefault="00415B74" w:rsidP="00EC29A1">
            <w:pPr>
              <w:pStyle w:val="Contractstyle"/>
              <w:ind w:left="0"/>
              <w:rPr>
                <w:bCs/>
              </w:rPr>
            </w:pPr>
            <w:r w:rsidRPr="00E32151">
              <w:rPr>
                <w:bCs/>
              </w:rPr>
              <w:t>Systemteknisk sikkerhet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4CEB0" w14:textId="77777777" w:rsidR="00415B74" w:rsidRPr="006C3679" w:rsidRDefault="00415B74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7AD4CEB1" w14:textId="77777777" w:rsidR="00415B74" w:rsidRPr="006C3679" w:rsidRDefault="00415B74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D4CEB2" w14:textId="77777777" w:rsidR="00415B74" w:rsidRPr="006C3679" w:rsidRDefault="00415B74" w:rsidP="00EC29A1">
            <w:pPr>
              <w:pStyle w:val="Contractstyle"/>
              <w:ind w:left="0"/>
              <w:jc w:val="center"/>
              <w:rPr>
                <w:bCs/>
              </w:rPr>
            </w:pPr>
          </w:p>
        </w:tc>
      </w:tr>
    </w:tbl>
    <w:p w14:paraId="7AD4CEB4" w14:textId="77777777" w:rsidR="005136A9" w:rsidRPr="000B4F1F" w:rsidRDefault="005136A9" w:rsidP="008D11F8">
      <w:pPr>
        <w:pStyle w:val="Contractstyle"/>
      </w:pPr>
    </w:p>
    <w:sectPr w:rsidR="005136A9" w:rsidRPr="000B4F1F" w:rsidSect="008033AD">
      <w:headerReference w:type="default" r:id="rId11"/>
      <w:footerReference w:type="even" r:id="rId12"/>
      <w:footerReference w:type="default" r:id="rId13"/>
      <w:endnotePr>
        <w:numFmt w:val="upperLetter"/>
        <w:numRestart w:val="eachSect"/>
      </w:endnotePr>
      <w:pgSz w:w="11906" w:h="16838"/>
      <w:pgMar w:top="1440" w:right="851" w:bottom="1440" w:left="1440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4CEB7" w14:textId="77777777" w:rsidR="005F13F6" w:rsidRDefault="005F13F6">
      <w:pPr>
        <w:spacing w:line="20" w:lineRule="exact"/>
      </w:pPr>
    </w:p>
  </w:endnote>
  <w:endnote w:type="continuationSeparator" w:id="0">
    <w:p w14:paraId="7AD4CEB8" w14:textId="77777777" w:rsidR="005F13F6" w:rsidRDefault="005F13F6">
      <w:r>
        <w:t xml:space="preserve"> </w:t>
      </w:r>
    </w:p>
  </w:endnote>
  <w:endnote w:type="continuationNotice" w:id="1">
    <w:p w14:paraId="7AD4CEB9" w14:textId="77777777" w:rsidR="005F13F6" w:rsidRDefault="005F13F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4CEBE" w14:textId="77777777" w:rsidR="005F13F6" w:rsidRDefault="005F13F6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195692">
      <w:rPr>
        <w:rStyle w:val="Sidetall"/>
        <w:noProof/>
      </w:rPr>
      <w:t>6</w:t>
    </w:r>
    <w:r>
      <w:rPr>
        <w:rStyle w:val="Sidetall"/>
      </w:rPr>
      <w:fldChar w:fldCharType="end"/>
    </w:r>
  </w:p>
  <w:p w14:paraId="7AD4CEBF" w14:textId="77777777" w:rsidR="005F13F6" w:rsidRDefault="005F13F6">
    <w:pPr>
      <w:pStyle w:val="Bunn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4CEC0" w14:textId="77777777" w:rsidR="005F13F6" w:rsidRDefault="005F13F6">
    <w:pPr>
      <w:pStyle w:val="Bunntekst"/>
      <w:tabs>
        <w:tab w:val="clear" w:pos="4153"/>
        <w:tab w:val="clear" w:pos="8306"/>
        <w:tab w:val="center" w:pos="4253"/>
        <w:tab w:val="right" w:pos="9497"/>
      </w:tabs>
      <w:rPr>
        <w:lang w:val="nb-NO"/>
      </w:rPr>
    </w:pPr>
    <w:r>
      <w:rPr>
        <w:sz w:val="16"/>
        <w:lang w:val="nb-NO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4CEB5" w14:textId="77777777" w:rsidR="005F13F6" w:rsidRDefault="005F13F6">
      <w:r>
        <w:separator/>
      </w:r>
    </w:p>
  </w:footnote>
  <w:footnote w:type="continuationSeparator" w:id="0">
    <w:p w14:paraId="7AD4CEB6" w14:textId="77777777" w:rsidR="005F13F6" w:rsidRDefault="005F1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4CEBB" w14:textId="15F95F70" w:rsidR="005F13F6" w:rsidRPr="00B75FB2" w:rsidRDefault="005F13F6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rFonts w:ascii="Arial" w:hAnsi="Arial" w:cs="Arial"/>
        <w:sz w:val="16"/>
        <w:szCs w:val="16"/>
        <w:lang w:val="nb-NO"/>
      </w:rPr>
    </w:pPr>
    <w:r w:rsidRPr="00B75FB2">
      <w:rPr>
        <w:rFonts w:ascii="Arial" w:hAnsi="Arial" w:cs="Arial"/>
        <w:sz w:val="16"/>
        <w:szCs w:val="16"/>
        <w:lang w:val="nb-NO"/>
      </w:rPr>
      <w:t xml:space="preserve">FORESPØRSEL NR.: </w:t>
    </w:r>
    <w:r w:rsidRPr="002908FF">
      <w:rPr>
        <w:rFonts w:ascii="Arial" w:hAnsi="Arial" w:cs="Arial"/>
        <w:sz w:val="16"/>
        <w:szCs w:val="16"/>
        <w:lang w:val="nb-NO"/>
      </w:rPr>
      <w:t>FSP F</w:t>
    </w:r>
    <w:r w:rsidR="002908FF" w:rsidRPr="002908FF">
      <w:rPr>
        <w:rFonts w:ascii="Arial" w:hAnsi="Arial" w:cs="Arial"/>
        <w:sz w:val="16"/>
        <w:szCs w:val="16"/>
        <w:lang w:val="nb-NO"/>
      </w:rPr>
      <w:t xml:space="preserve">MA </w:t>
    </w:r>
    <w:r w:rsidRPr="002908FF">
      <w:rPr>
        <w:rFonts w:ascii="Arial" w:hAnsi="Arial" w:cs="Arial"/>
        <w:sz w:val="16"/>
        <w:szCs w:val="16"/>
        <w:lang w:val="nb-NO"/>
      </w:rPr>
      <w:t>IKT</w:t>
    </w:r>
    <w:r w:rsidR="002908FF" w:rsidRPr="002908FF">
      <w:rPr>
        <w:rFonts w:ascii="Arial" w:hAnsi="Arial" w:cs="Arial"/>
        <w:sz w:val="16"/>
        <w:szCs w:val="16"/>
        <w:lang w:val="nb-NO"/>
      </w:rPr>
      <w:t xml:space="preserve"> </w:t>
    </w:r>
    <w:r w:rsidRPr="002908FF">
      <w:rPr>
        <w:rFonts w:ascii="Arial" w:hAnsi="Arial" w:cs="Arial"/>
        <w:sz w:val="16"/>
        <w:szCs w:val="16"/>
        <w:lang w:val="nb-NO"/>
      </w:rPr>
      <w:t>201</w:t>
    </w:r>
    <w:r w:rsidR="002908FF" w:rsidRPr="002908FF">
      <w:rPr>
        <w:rFonts w:ascii="Arial" w:hAnsi="Arial" w:cs="Arial"/>
        <w:sz w:val="16"/>
        <w:szCs w:val="16"/>
        <w:lang w:val="nb-NO"/>
      </w:rPr>
      <w:t>8-001</w:t>
    </w:r>
  </w:p>
  <w:p w14:paraId="7AD4CEBC" w14:textId="77777777" w:rsidR="005F13F6" w:rsidRDefault="005F13F6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rFonts w:ascii="Arial" w:hAnsi="Arial" w:cs="Arial"/>
        <w:b/>
        <w:sz w:val="16"/>
        <w:szCs w:val="16"/>
        <w:lang w:val="nb-NO"/>
      </w:rPr>
    </w:pPr>
    <w:r>
      <w:rPr>
        <w:rFonts w:ascii="Arial" w:hAnsi="Arial" w:cs="Arial"/>
        <w:b/>
        <w:sz w:val="16"/>
        <w:szCs w:val="16"/>
        <w:lang w:val="nb-NO"/>
      </w:rPr>
      <w:t>KVALIFIKASJONSGRUNNLAG</w:t>
    </w:r>
  </w:p>
  <w:p w14:paraId="7AD4CEBD" w14:textId="77777777" w:rsidR="005F13F6" w:rsidRPr="00B75FB2" w:rsidRDefault="005F13F6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rFonts w:ascii="Arial" w:hAnsi="Arial" w:cs="Arial"/>
        <w:sz w:val="16"/>
        <w:szCs w:val="16"/>
        <w:lang w:val="nb-NO"/>
      </w:rPr>
    </w:pPr>
    <w:r w:rsidRPr="00B75FB2">
      <w:rPr>
        <w:rFonts w:ascii="Arial" w:hAnsi="Arial" w:cs="Arial"/>
        <w:b/>
        <w:sz w:val="16"/>
        <w:szCs w:val="16"/>
        <w:lang w:val="nb-NO"/>
      </w:rPr>
      <w:t xml:space="preserve">VEDLEGG </w:t>
    </w:r>
    <w:r>
      <w:rPr>
        <w:rFonts w:ascii="Arial" w:hAnsi="Arial" w:cs="Arial"/>
        <w:b/>
        <w:sz w:val="16"/>
        <w:szCs w:val="16"/>
        <w:lang w:val="nb-NO"/>
      </w:rPr>
      <w:t>B – SKJEMA FOR BESVARELSE</w:t>
    </w:r>
    <w:r w:rsidRPr="00B75FB2">
      <w:rPr>
        <w:rFonts w:ascii="Arial" w:hAnsi="Arial" w:cs="Arial"/>
        <w:b/>
        <w:sz w:val="16"/>
        <w:szCs w:val="16"/>
        <w:lang w:val="nb-NO"/>
      </w:rPr>
      <w:tab/>
      <w:t xml:space="preserve">Side </w:t>
    </w:r>
    <w:r w:rsidRPr="00B75FB2">
      <w:rPr>
        <w:rStyle w:val="Sidetall"/>
        <w:rFonts w:ascii="Arial" w:hAnsi="Arial" w:cs="Arial"/>
        <w:b/>
        <w:sz w:val="16"/>
        <w:szCs w:val="16"/>
      </w:rPr>
      <w:fldChar w:fldCharType="begin"/>
    </w:r>
    <w:r w:rsidRPr="00B75FB2">
      <w:rPr>
        <w:rStyle w:val="Sidetall"/>
        <w:rFonts w:ascii="Arial" w:hAnsi="Arial" w:cs="Arial"/>
        <w:b/>
        <w:sz w:val="16"/>
        <w:szCs w:val="16"/>
        <w:lang w:val="nb-NO"/>
      </w:rPr>
      <w:instrText xml:space="preserve"> PAGE </w:instrText>
    </w:r>
    <w:r w:rsidRPr="00B75FB2">
      <w:rPr>
        <w:rStyle w:val="Sidetall"/>
        <w:rFonts w:ascii="Arial" w:hAnsi="Arial" w:cs="Arial"/>
        <w:b/>
        <w:sz w:val="16"/>
        <w:szCs w:val="16"/>
      </w:rPr>
      <w:fldChar w:fldCharType="separate"/>
    </w:r>
    <w:r w:rsidR="00212F16">
      <w:rPr>
        <w:rStyle w:val="Sidetall"/>
        <w:rFonts w:ascii="Arial" w:hAnsi="Arial" w:cs="Arial"/>
        <w:b/>
        <w:sz w:val="16"/>
        <w:szCs w:val="16"/>
        <w:lang w:val="nb-NO"/>
      </w:rPr>
      <w:t>1</w:t>
    </w:r>
    <w:r w:rsidRPr="00B75FB2">
      <w:rPr>
        <w:rStyle w:val="Sidetall"/>
        <w:rFonts w:ascii="Arial" w:hAnsi="Arial" w:cs="Arial"/>
        <w:b/>
        <w:sz w:val="16"/>
        <w:szCs w:val="16"/>
      </w:rPr>
      <w:fldChar w:fldCharType="end"/>
    </w:r>
    <w:r w:rsidRPr="00B75FB2">
      <w:rPr>
        <w:rStyle w:val="Sidetall"/>
        <w:rFonts w:ascii="Arial" w:hAnsi="Arial" w:cs="Arial"/>
        <w:b/>
        <w:sz w:val="16"/>
        <w:szCs w:val="16"/>
        <w:lang w:val="nb-NO"/>
      </w:rPr>
      <w:t xml:space="preserve"> av </w:t>
    </w:r>
    <w:r w:rsidRPr="00B75FB2">
      <w:rPr>
        <w:rStyle w:val="Sidetall"/>
        <w:rFonts w:ascii="Arial" w:hAnsi="Arial" w:cs="Arial"/>
        <w:b/>
        <w:sz w:val="16"/>
        <w:szCs w:val="16"/>
      </w:rPr>
      <w:fldChar w:fldCharType="begin"/>
    </w:r>
    <w:r w:rsidRPr="00B75FB2">
      <w:rPr>
        <w:rStyle w:val="Sidetall"/>
        <w:rFonts w:ascii="Arial" w:hAnsi="Arial" w:cs="Arial"/>
        <w:b/>
        <w:sz w:val="16"/>
        <w:szCs w:val="16"/>
        <w:lang w:val="nb-NO"/>
      </w:rPr>
      <w:instrText xml:space="preserve"> numpages </w:instrText>
    </w:r>
    <w:r w:rsidRPr="00B75FB2">
      <w:rPr>
        <w:rStyle w:val="Sidetall"/>
        <w:rFonts w:ascii="Arial" w:hAnsi="Arial" w:cs="Arial"/>
        <w:b/>
        <w:sz w:val="16"/>
        <w:szCs w:val="16"/>
      </w:rPr>
      <w:fldChar w:fldCharType="separate"/>
    </w:r>
    <w:r w:rsidR="00212F16">
      <w:rPr>
        <w:rStyle w:val="Sidetall"/>
        <w:rFonts w:ascii="Arial" w:hAnsi="Arial" w:cs="Arial"/>
        <w:b/>
        <w:sz w:val="16"/>
        <w:szCs w:val="16"/>
        <w:lang w:val="nb-NO"/>
      </w:rPr>
      <w:t>6</w:t>
    </w:r>
    <w:r w:rsidRPr="00B75FB2">
      <w:rPr>
        <w:rStyle w:val="Sidetall"/>
        <w:rFonts w:ascii="Arial" w:hAnsi="Arial" w:cs="Arial"/>
        <w:b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65E6DDB"/>
    <w:multiLevelType w:val="hybridMultilevel"/>
    <w:tmpl w:val="7F00BEA8"/>
    <w:lvl w:ilvl="0" w:tplc="04140011">
      <w:start w:val="1"/>
      <w:numFmt w:val="decimal"/>
      <w:lvlText w:val="%1)"/>
      <w:lvlJc w:val="left"/>
      <w:pPr>
        <w:ind w:left="862" w:hanging="360"/>
      </w:pPr>
    </w:lvl>
    <w:lvl w:ilvl="1" w:tplc="04140019" w:tentative="1">
      <w:start w:val="1"/>
      <w:numFmt w:val="lowerLetter"/>
      <w:lvlText w:val="%2."/>
      <w:lvlJc w:val="left"/>
      <w:pPr>
        <w:ind w:left="1582" w:hanging="360"/>
      </w:pPr>
    </w:lvl>
    <w:lvl w:ilvl="2" w:tplc="0414001B" w:tentative="1">
      <w:start w:val="1"/>
      <w:numFmt w:val="lowerRoman"/>
      <w:lvlText w:val="%3."/>
      <w:lvlJc w:val="right"/>
      <w:pPr>
        <w:ind w:left="2302" w:hanging="180"/>
      </w:pPr>
    </w:lvl>
    <w:lvl w:ilvl="3" w:tplc="0414000F" w:tentative="1">
      <w:start w:val="1"/>
      <w:numFmt w:val="decimal"/>
      <w:lvlText w:val="%4."/>
      <w:lvlJc w:val="left"/>
      <w:pPr>
        <w:ind w:left="3022" w:hanging="360"/>
      </w:pPr>
    </w:lvl>
    <w:lvl w:ilvl="4" w:tplc="04140019" w:tentative="1">
      <w:start w:val="1"/>
      <w:numFmt w:val="lowerLetter"/>
      <w:lvlText w:val="%5."/>
      <w:lvlJc w:val="left"/>
      <w:pPr>
        <w:ind w:left="3742" w:hanging="360"/>
      </w:pPr>
    </w:lvl>
    <w:lvl w:ilvl="5" w:tplc="0414001B" w:tentative="1">
      <w:start w:val="1"/>
      <w:numFmt w:val="lowerRoman"/>
      <w:lvlText w:val="%6."/>
      <w:lvlJc w:val="right"/>
      <w:pPr>
        <w:ind w:left="4462" w:hanging="180"/>
      </w:pPr>
    </w:lvl>
    <w:lvl w:ilvl="6" w:tplc="0414000F" w:tentative="1">
      <w:start w:val="1"/>
      <w:numFmt w:val="decimal"/>
      <w:lvlText w:val="%7."/>
      <w:lvlJc w:val="left"/>
      <w:pPr>
        <w:ind w:left="5182" w:hanging="360"/>
      </w:pPr>
    </w:lvl>
    <w:lvl w:ilvl="7" w:tplc="04140019" w:tentative="1">
      <w:start w:val="1"/>
      <w:numFmt w:val="lowerLetter"/>
      <w:lvlText w:val="%8."/>
      <w:lvlJc w:val="left"/>
      <w:pPr>
        <w:ind w:left="5902" w:hanging="360"/>
      </w:pPr>
    </w:lvl>
    <w:lvl w:ilvl="8" w:tplc="041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A9B059E"/>
    <w:multiLevelType w:val="hybridMultilevel"/>
    <w:tmpl w:val="612EA888"/>
    <w:lvl w:ilvl="0" w:tplc="FFFFFFFF">
      <w:start w:val="200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5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6">
    <w:nsid w:val="0E394864"/>
    <w:multiLevelType w:val="singleLevel"/>
    <w:tmpl w:val="9D10F08E"/>
    <w:lvl w:ilvl="0">
      <w:start w:val="1"/>
      <w:numFmt w:val="lowerLetter"/>
      <w:lvlText w:val="%1."/>
      <w:legacy w:legacy="1" w:legacySpace="120" w:legacyIndent="360"/>
      <w:lvlJc w:val="left"/>
      <w:pPr>
        <w:ind w:left="360" w:hanging="360"/>
      </w:pPr>
    </w:lvl>
  </w:abstractNum>
  <w:abstractNum w:abstractNumId="7">
    <w:nsid w:val="0F5E2D64"/>
    <w:multiLevelType w:val="hybridMultilevel"/>
    <w:tmpl w:val="34A27A94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2D19D9"/>
    <w:multiLevelType w:val="hybridMultilevel"/>
    <w:tmpl w:val="25023E26"/>
    <w:lvl w:ilvl="0" w:tplc="04140001">
      <w:start w:val="1"/>
      <w:numFmt w:val="bullet"/>
      <w:lvlText w:val=""/>
      <w:lvlJc w:val="left"/>
      <w:pPr>
        <w:tabs>
          <w:tab w:val="num" w:pos="660"/>
        </w:tabs>
        <w:ind w:left="6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9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0">
    <w:nsid w:val="173D2A53"/>
    <w:multiLevelType w:val="singleLevel"/>
    <w:tmpl w:val="9D10F08E"/>
    <w:lvl w:ilvl="0">
      <w:start w:val="1"/>
      <w:numFmt w:val="lowerLetter"/>
      <w:lvlText w:val="%1."/>
      <w:legacy w:legacy="1" w:legacySpace="120" w:legacyIndent="360"/>
      <w:lvlJc w:val="left"/>
      <w:pPr>
        <w:ind w:left="360" w:hanging="360"/>
      </w:pPr>
    </w:lvl>
  </w:abstractNum>
  <w:abstractNum w:abstractNumId="11">
    <w:nsid w:val="1806623D"/>
    <w:multiLevelType w:val="singleLevel"/>
    <w:tmpl w:val="9D10F08E"/>
    <w:lvl w:ilvl="0">
      <w:start w:val="1"/>
      <w:numFmt w:val="lowerLetter"/>
      <w:lvlText w:val="%1."/>
      <w:legacy w:legacy="1" w:legacySpace="120" w:legacyIndent="360"/>
      <w:lvlJc w:val="left"/>
      <w:pPr>
        <w:ind w:left="360" w:hanging="360"/>
      </w:pPr>
    </w:lvl>
  </w:abstractNum>
  <w:abstractNum w:abstractNumId="12">
    <w:nsid w:val="18E71249"/>
    <w:multiLevelType w:val="singleLevel"/>
    <w:tmpl w:val="97922656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3">
    <w:nsid w:val="1D935124"/>
    <w:multiLevelType w:val="hybridMultilevel"/>
    <w:tmpl w:val="3B8CDB22"/>
    <w:lvl w:ilvl="0" w:tplc="97922656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5">
    <w:nsid w:val="1E3C1D58"/>
    <w:multiLevelType w:val="singleLevel"/>
    <w:tmpl w:val="97922656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6">
    <w:nsid w:val="1F165962"/>
    <w:multiLevelType w:val="singleLevel"/>
    <w:tmpl w:val="97922656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>
    <w:nsid w:val="1FA71066"/>
    <w:multiLevelType w:val="hybridMultilevel"/>
    <w:tmpl w:val="7F428154"/>
    <w:lvl w:ilvl="0" w:tplc="97922656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9">
    <w:nsid w:val="24865929"/>
    <w:multiLevelType w:val="multilevel"/>
    <w:tmpl w:val="E27E880E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288F1E93"/>
    <w:multiLevelType w:val="hybridMultilevel"/>
    <w:tmpl w:val="335CC05E"/>
    <w:lvl w:ilvl="0" w:tplc="7C4E4E5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30EA3DEF"/>
    <w:multiLevelType w:val="hybridMultilevel"/>
    <w:tmpl w:val="6B668290"/>
    <w:lvl w:ilvl="0" w:tplc="97922656">
      <w:start w:val="1"/>
      <w:numFmt w:val="decimal"/>
      <w:lvlText w:val="(%1)"/>
      <w:legacy w:legacy="1" w:legacySpace="113" w:legacyIndent="397"/>
      <w:lvlJc w:val="right"/>
      <w:pPr>
        <w:ind w:left="1117" w:hanging="397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018"/>
        </w:tabs>
        <w:ind w:left="201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738"/>
        </w:tabs>
        <w:ind w:left="273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458"/>
        </w:tabs>
        <w:ind w:left="345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178"/>
        </w:tabs>
        <w:ind w:left="417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898"/>
        </w:tabs>
        <w:ind w:left="489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618"/>
        </w:tabs>
        <w:ind w:left="561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338"/>
        </w:tabs>
        <w:ind w:left="633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058"/>
        </w:tabs>
        <w:ind w:left="7058" w:hanging="180"/>
      </w:pPr>
    </w:lvl>
  </w:abstractNum>
  <w:abstractNum w:abstractNumId="22">
    <w:nsid w:val="35E7247A"/>
    <w:multiLevelType w:val="hybridMultilevel"/>
    <w:tmpl w:val="64A2F77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5FF40D7"/>
    <w:multiLevelType w:val="singleLevel"/>
    <w:tmpl w:val="97922656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24">
    <w:nsid w:val="39EA0786"/>
    <w:multiLevelType w:val="singleLevel"/>
    <w:tmpl w:val="97922656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25">
    <w:nsid w:val="40DA228B"/>
    <w:multiLevelType w:val="hybridMultilevel"/>
    <w:tmpl w:val="3E803948"/>
    <w:lvl w:ilvl="0" w:tplc="97922656">
      <w:start w:val="1"/>
      <w:numFmt w:val="decimal"/>
      <w:lvlText w:val="(%1)"/>
      <w:legacy w:legacy="1" w:legacySpace="360" w:legacyIndent="397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8">
    <w:nsid w:val="54785405"/>
    <w:multiLevelType w:val="hybridMultilevel"/>
    <w:tmpl w:val="01B4B5E4"/>
    <w:lvl w:ilvl="0" w:tplc="67B277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8D1185"/>
    <w:multiLevelType w:val="hybridMultilevel"/>
    <w:tmpl w:val="9ACE5E08"/>
    <w:lvl w:ilvl="0" w:tplc="0414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1">
    <w:nsid w:val="58562E94"/>
    <w:multiLevelType w:val="hybridMultilevel"/>
    <w:tmpl w:val="51FC8168"/>
    <w:lvl w:ilvl="0" w:tplc="0414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2">
    <w:nsid w:val="59782734"/>
    <w:multiLevelType w:val="hybridMultilevel"/>
    <w:tmpl w:val="1DE09CD8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3F753D7"/>
    <w:multiLevelType w:val="hybridMultilevel"/>
    <w:tmpl w:val="DFA8D2E0"/>
    <w:lvl w:ilvl="0" w:tplc="448E65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5">
    <w:nsid w:val="6895688C"/>
    <w:multiLevelType w:val="singleLevel"/>
    <w:tmpl w:val="97922656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36">
    <w:nsid w:val="68E61DB9"/>
    <w:multiLevelType w:val="singleLevel"/>
    <w:tmpl w:val="97922656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37">
    <w:nsid w:val="69D42752"/>
    <w:multiLevelType w:val="singleLevel"/>
    <w:tmpl w:val="6CE2A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A92396C"/>
    <w:multiLevelType w:val="multilevel"/>
    <w:tmpl w:val="85C41F0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B8006D"/>
    <w:multiLevelType w:val="hybridMultilevel"/>
    <w:tmpl w:val="278ED4B0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6F5F6A3E"/>
    <w:multiLevelType w:val="singleLevel"/>
    <w:tmpl w:val="9D10F08E"/>
    <w:lvl w:ilvl="0">
      <w:start w:val="1"/>
      <w:numFmt w:val="lowerLetter"/>
      <w:lvlText w:val="%1."/>
      <w:legacy w:legacy="1" w:legacySpace="120" w:legacyIndent="360"/>
      <w:lvlJc w:val="left"/>
      <w:pPr>
        <w:ind w:left="360" w:hanging="360"/>
      </w:pPr>
    </w:lvl>
  </w:abstractNum>
  <w:abstractNum w:abstractNumId="41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42">
    <w:nsid w:val="73F25282"/>
    <w:multiLevelType w:val="hybridMultilevel"/>
    <w:tmpl w:val="1BBAF12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7808293D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C9A783E"/>
    <w:multiLevelType w:val="hybridMultilevel"/>
    <w:tmpl w:val="85C41F0A"/>
    <w:lvl w:ilvl="0" w:tplc="97922656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9"/>
  </w:num>
  <w:num w:numId="3">
    <w:abstractNumId w:val="45"/>
  </w:num>
  <w:num w:numId="4">
    <w:abstractNumId w:val="41"/>
  </w:num>
  <w:num w:numId="5">
    <w:abstractNumId w:val="26"/>
  </w:num>
  <w:num w:numId="6">
    <w:abstractNumId w:val="4"/>
  </w:num>
  <w:num w:numId="7">
    <w:abstractNumId w:val="18"/>
  </w:num>
  <w:num w:numId="8">
    <w:abstractNumId w:val="9"/>
  </w:num>
  <w:num w:numId="9">
    <w:abstractNumId w:val="27"/>
  </w:num>
  <w:num w:numId="10">
    <w:abstractNumId w:val="14"/>
  </w:num>
  <w:num w:numId="11">
    <w:abstractNumId w:val="34"/>
  </w:num>
  <w:num w:numId="12">
    <w:abstractNumId w:val="30"/>
  </w:num>
  <w:num w:numId="13">
    <w:abstractNumId w:val="5"/>
  </w:num>
  <w:num w:numId="14">
    <w:abstractNumId w:val="37"/>
  </w:num>
  <w:num w:numId="15">
    <w:abstractNumId w:val="43"/>
  </w:num>
  <w:num w:numId="16">
    <w:abstractNumId w:val="19"/>
  </w:num>
  <w:num w:numId="17">
    <w:abstractNumId w:val="23"/>
  </w:num>
  <w:num w:numId="18">
    <w:abstractNumId w:val="3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19"/>
  </w:num>
  <w:num w:numId="27">
    <w:abstractNumId w:val="7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5"/>
  </w:num>
  <w:num w:numId="33">
    <w:abstractNumId w:val="16"/>
  </w:num>
  <w:num w:numId="34">
    <w:abstractNumId w:val="24"/>
  </w:num>
  <w:num w:numId="35">
    <w:abstractNumId w:val="35"/>
  </w:num>
  <w:num w:numId="36">
    <w:abstractNumId w:val="19"/>
  </w:num>
  <w:num w:numId="37">
    <w:abstractNumId w:val="19"/>
  </w:num>
  <w:num w:numId="38">
    <w:abstractNumId w:val="19"/>
  </w:num>
  <w:num w:numId="39">
    <w:abstractNumId w:val="36"/>
  </w:num>
  <w:num w:numId="40">
    <w:abstractNumId w:val="12"/>
  </w:num>
  <w:num w:numId="41">
    <w:abstractNumId w:val="21"/>
  </w:num>
  <w:num w:numId="42">
    <w:abstractNumId w:val="44"/>
  </w:num>
  <w:num w:numId="43">
    <w:abstractNumId w:val="8"/>
  </w:num>
  <w:num w:numId="44">
    <w:abstractNumId w:val="31"/>
  </w:num>
  <w:num w:numId="45">
    <w:abstractNumId w:val="38"/>
  </w:num>
  <w:num w:numId="46">
    <w:abstractNumId w:val="17"/>
  </w:num>
  <w:num w:numId="47">
    <w:abstractNumId w:val="13"/>
  </w:num>
  <w:num w:numId="48">
    <w:abstractNumId w:val="20"/>
  </w:num>
  <w:num w:numId="49">
    <w:abstractNumId w:val="32"/>
  </w:num>
  <w:num w:numId="50">
    <w:abstractNumId w:val="22"/>
  </w:num>
  <w:num w:numId="51">
    <w:abstractNumId w:val="25"/>
  </w:num>
  <w:num w:numId="52">
    <w:abstractNumId w:val="2"/>
  </w:num>
  <w:num w:numId="5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4">
    <w:abstractNumId w:val="6"/>
  </w:num>
  <w:num w:numId="55">
    <w:abstractNumId w:val="11"/>
  </w:num>
  <w:num w:numId="56">
    <w:abstractNumId w:val="40"/>
  </w:num>
  <w:num w:numId="57">
    <w:abstractNumId w:val="10"/>
  </w:num>
  <w:num w:numId="58">
    <w:abstractNumId w:val="29"/>
  </w:num>
  <w:num w:numId="59">
    <w:abstractNumId w:val="42"/>
  </w:num>
  <w:num w:numId="60">
    <w:abstractNumId w:val="33"/>
  </w:num>
  <w:num w:numId="61">
    <w:abstractNumId w:val="3"/>
  </w:num>
  <w:num w:numId="62">
    <w:abstractNumId w:val="2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55"/>
    <w:rsid w:val="000001FC"/>
    <w:rsid w:val="000135A8"/>
    <w:rsid w:val="000235C5"/>
    <w:rsid w:val="000346E5"/>
    <w:rsid w:val="0003691A"/>
    <w:rsid w:val="000400B9"/>
    <w:rsid w:val="00044C3B"/>
    <w:rsid w:val="00046767"/>
    <w:rsid w:val="00065F79"/>
    <w:rsid w:val="00067D8A"/>
    <w:rsid w:val="00070B9C"/>
    <w:rsid w:val="00080073"/>
    <w:rsid w:val="00085934"/>
    <w:rsid w:val="00091130"/>
    <w:rsid w:val="00091D9F"/>
    <w:rsid w:val="00095A65"/>
    <w:rsid w:val="0009677A"/>
    <w:rsid w:val="000A64D5"/>
    <w:rsid w:val="000B1D6F"/>
    <w:rsid w:val="000B4F1F"/>
    <w:rsid w:val="000B65BB"/>
    <w:rsid w:val="000B7C9F"/>
    <w:rsid w:val="000C6588"/>
    <w:rsid w:val="000D5525"/>
    <w:rsid w:val="000F14EC"/>
    <w:rsid w:val="00112A2D"/>
    <w:rsid w:val="001146DD"/>
    <w:rsid w:val="00120A21"/>
    <w:rsid w:val="001224B7"/>
    <w:rsid w:val="001237F0"/>
    <w:rsid w:val="00125D96"/>
    <w:rsid w:val="00130F0E"/>
    <w:rsid w:val="00132499"/>
    <w:rsid w:val="00142B53"/>
    <w:rsid w:val="00146C53"/>
    <w:rsid w:val="0014779C"/>
    <w:rsid w:val="00160899"/>
    <w:rsid w:val="00160A12"/>
    <w:rsid w:val="00164A63"/>
    <w:rsid w:val="00174D32"/>
    <w:rsid w:val="00187726"/>
    <w:rsid w:val="00193DFE"/>
    <w:rsid w:val="00195692"/>
    <w:rsid w:val="00197E9A"/>
    <w:rsid w:val="001A61B3"/>
    <w:rsid w:val="001C064C"/>
    <w:rsid w:val="001C4E98"/>
    <w:rsid w:val="001E1DC1"/>
    <w:rsid w:val="0020031A"/>
    <w:rsid w:val="00203C5B"/>
    <w:rsid w:val="0020786D"/>
    <w:rsid w:val="00210BBE"/>
    <w:rsid w:val="002121E2"/>
    <w:rsid w:val="00212F16"/>
    <w:rsid w:val="002401B2"/>
    <w:rsid w:val="00244746"/>
    <w:rsid w:val="00247848"/>
    <w:rsid w:val="00251A73"/>
    <w:rsid w:val="00261CAB"/>
    <w:rsid w:val="00262A3E"/>
    <w:rsid w:val="00270A76"/>
    <w:rsid w:val="00272724"/>
    <w:rsid w:val="002754BE"/>
    <w:rsid w:val="00284FCF"/>
    <w:rsid w:val="002908FF"/>
    <w:rsid w:val="00295CBC"/>
    <w:rsid w:val="002A083C"/>
    <w:rsid w:val="002A46D8"/>
    <w:rsid w:val="002B1902"/>
    <w:rsid w:val="002D053B"/>
    <w:rsid w:val="002D2D2D"/>
    <w:rsid w:val="002D3369"/>
    <w:rsid w:val="002E6B87"/>
    <w:rsid w:val="002E7A3D"/>
    <w:rsid w:val="0031434D"/>
    <w:rsid w:val="00315542"/>
    <w:rsid w:val="00322564"/>
    <w:rsid w:val="00333D78"/>
    <w:rsid w:val="00336C01"/>
    <w:rsid w:val="00351655"/>
    <w:rsid w:val="0035666A"/>
    <w:rsid w:val="003607AF"/>
    <w:rsid w:val="00375EB5"/>
    <w:rsid w:val="003901D3"/>
    <w:rsid w:val="00390877"/>
    <w:rsid w:val="00393D4C"/>
    <w:rsid w:val="003A1C22"/>
    <w:rsid w:val="003A3A8E"/>
    <w:rsid w:val="003A5307"/>
    <w:rsid w:val="003C0540"/>
    <w:rsid w:val="003C6B74"/>
    <w:rsid w:val="003D45B7"/>
    <w:rsid w:val="003E08D6"/>
    <w:rsid w:val="003E40FF"/>
    <w:rsid w:val="003E5F37"/>
    <w:rsid w:val="003F072E"/>
    <w:rsid w:val="003F3CED"/>
    <w:rsid w:val="003F6BC8"/>
    <w:rsid w:val="003F79FB"/>
    <w:rsid w:val="004019A4"/>
    <w:rsid w:val="00406896"/>
    <w:rsid w:val="00415B74"/>
    <w:rsid w:val="00426610"/>
    <w:rsid w:val="00427D31"/>
    <w:rsid w:val="004460AC"/>
    <w:rsid w:val="00450382"/>
    <w:rsid w:val="00451081"/>
    <w:rsid w:val="00451FF3"/>
    <w:rsid w:val="00453F27"/>
    <w:rsid w:val="00462A01"/>
    <w:rsid w:val="0046400A"/>
    <w:rsid w:val="00470DF0"/>
    <w:rsid w:val="00483A2B"/>
    <w:rsid w:val="004927E6"/>
    <w:rsid w:val="004A5265"/>
    <w:rsid w:val="004C7C77"/>
    <w:rsid w:val="004E2D89"/>
    <w:rsid w:val="004E60EC"/>
    <w:rsid w:val="00507305"/>
    <w:rsid w:val="005114EC"/>
    <w:rsid w:val="005136A9"/>
    <w:rsid w:val="00520721"/>
    <w:rsid w:val="005309D6"/>
    <w:rsid w:val="00531DEF"/>
    <w:rsid w:val="00535E4F"/>
    <w:rsid w:val="00535F6E"/>
    <w:rsid w:val="005714DC"/>
    <w:rsid w:val="0057670F"/>
    <w:rsid w:val="00596C2D"/>
    <w:rsid w:val="005A355B"/>
    <w:rsid w:val="005B218F"/>
    <w:rsid w:val="005D0EBD"/>
    <w:rsid w:val="005E13BB"/>
    <w:rsid w:val="005E1997"/>
    <w:rsid w:val="005E4120"/>
    <w:rsid w:val="005E7B01"/>
    <w:rsid w:val="005E7FBD"/>
    <w:rsid w:val="005F07DE"/>
    <w:rsid w:val="005F13F6"/>
    <w:rsid w:val="005F5DD1"/>
    <w:rsid w:val="005F5F07"/>
    <w:rsid w:val="00600731"/>
    <w:rsid w:val="006067A9"/>
    <w:rsid w:val="006136B4"/>
    <w:rsid w:val="00620F75"/>
    <w:rsid w:val="006229D8"/>
    <w:rsid w:val="00644BB6"/>
    <w:rsid w:val="00644F28"/>
    <w:rsid w:val="0065084A"/>
    <w:rsid w:val="006539EE"/>
    <w:rsid w:val="006571BF"/>
    <w:rsid w:val="00662D15"/>
    <w:rsid w:val="0066342E"/>
    <w:rsid w:val="00664E26"/>
    <w:rsid w:val="00665EA4"/>
    <w:rsid w:val="006665AA"/>
    <w:rsid w:val="006724BD"/>
    <w:rsid w:val="006726BE"/>
    <w:rsid w:val="00681055"/>
    <w:rsid w:val="00682C3A"/>
    <w:rsid w:val="0068686A"/>
    <w:rsid w:val="00693C7F"/>
    <w:rsid w:val="006B216E"/>
    <w:rsid w:val="006C3679"/>
    <w:rsid w:val="006C7DBB"/>
    <w:rsid w:val="006D59E1"/>
    <w:rsid w:val="006D7342"/>
    <w:rsid w:val="006F15B4"/>
    <w:rsid w:val="006F7B45"/>
    <w:rsid w:val="0070548A"/>
    <w:rsid w:val="00706BC9"/>
    <w:rsid w:val="007114FC"/>
    <w:rsid w:val="00712E0A"/>
    <w:rsid w:val="0072206D"/>
    <w:rsid w:val="00741634"/>
    <w:rsid w:val="007460E2"/>
    <w:rsid w:val="00765C1D"/>
    <w:rsid w:val="0076695A"/>
    <w:rsid w:val="00766A12"/>
    <w:rsid w:val="00791DA1"/>
    <w:rsid w:val="007A33B0"/>
    <w:rsid w:val="007A5F6C"/>
    <w:rsid w:val="007B10EA"/>
    <w:rsid w:val="007B35D4"/>
    <w:rsid w:val="007B436F"/>
    <w:rsid w:val="007B499D"/>
    <w:rsid w:val="007D3CC8"/>
    <w:rsid w:val="007D7C36"/>
    <w:rsid w:val="007E24EA"/>
    <w:rsid w:val="007E321B"/>
    <w:rsid w:val="007E4034"/>
    <w:rsid w:val="007E6196"/>
    <w:rsid w:val="007E6641"/>
    <w:rsid w:val="007F1446"/>
    <w:rsid w:val="007F74BC"/>
    <w:rsid w:val="007F756B"/>
    <w:rsid w:val="008033AD"/>
    <w:rsid w:val="00834BD4"/>
    <w:rsid w:val="00836387"/>
    <w:rsid w:val="00847A98"/>
    <w:rsid w:val="0086027E"/>
    <w:rsid w:val="00861191"/>
    <w:rsid w:val="00862164"/>
    <w:rsid w:val="008709FF"/>
    <w:rsid w:val="00873841"/>
    <w:rsid w:val="00880A4F"/>
    <w:rsid w:val="00883136"/>
    <w:rsid w:val="008950DD"/>
    <w:rsid w:val="008A2874"/>
    <w:rsid w:val="008A37F6"/>
    <w:rsid w:val="008A6A6F"/>
    <w:rsid w:val="008A6C79"/>
    <w:rsid w:val="008A710A"/>
    <w:rsid w:val="008B0C94"/>
    <w:rsid w:val="008B7226"/>
    <w:rsid w:val="008C2ACA"/>
    <w:rsid w:val="008D11F8"/>
    <w:rsid w:val="008D58EE"/>
    <w:rsid w:val="008D68D0"/>
    <w:rsid w:val="008E23AB"/>
    <w:rsid w:val="008E3A0F"/>
    <w:rsid w:val="008F17C9"/>
    <w:rsid w:val="00900899"/>
    <w:rsid w:val="00900F06"/>
    <w:rsid w:val="00907371"/>
    <w:rsid w:val="00910B85"/>
    <w:rsid w:val="00923DA6"/>
    <w:rsid w:val="00924FE3"/>
    <w:rsid w:val="009262CB"/>
    <w:rsid w:val="009275A4"/>
    <w:rsid w:val="009417CF"/>
    <w:rsid w:val="00945732"/>
    <w:rsid w:val="00946F99"/>
    <w:rsid w:val="00954E0B"/>
    <w:rsid w:val="009647F2"/>
    <w:rsid w:val="00977857"/>
    <w:rsid w:val="0098116E"/>
    <w:rsid w:val="00993F35"/>
    <w:rsid w:val="009962A4"/>
    <w:rsid w:val="009970C1"/>
    <w:rsid w:val="009B7915"/>
    <w:rsid w:val="009C5B31"/>
    <w:rsid w:val="009C7876"/>
    <w:rsid w:val="009D6ADE"/>
    <w:rsid w:val="009E5254"/>
    <w:rsid w:val="00A027D5"/>
    <w:rsid w:val="00A05F44"/>
    <w:rsid w:val="00A13828"/>
    <w:rsid w:val="00A168E4"/>
    <w:rsid w:val="00A17634"/>
    <w:rsid w:val="00A17C80"/>
    <w:rsid w:val="00A26411"/>
    <w:rsid w:val="00A369B3"/>
    <w:rsid w:val="00A370B1"/>
    <w:rsid w:val="00A50583"/>
    <w:rsid w:val="00A55E3D"/>
    <w:rsid w:val="00A6327E"/>
    <w:rsid w:val="00A70528"/>
    <w:rsid w:val="00A71A52"/>
    <w:rsid w:val="00A85AED"/>
    <w:rsid w:val="00AB156C"/>
    <w:rsid w:val="00AB1E76"/>
    <w:rsid w:val="00AB70FF"/>
    <w:rsid w:val="00AC2025"/>
    <w:rsid w:val="00AD3EAE"/>
    <w:rsid w:val="00AE073F"/>
    <w:rsid w:val="00AE090E"/>
    <w:rsid w:val="00AE65C0"/>
    <w:rsid w:val="00AE6F2C"/>
    <w:rsid w:val="00AF6556"/>
    <w:rsid w:val="00B01915"/>
    <w:rsid w:val="00B03C15"/>
    <w:rsid w:val="00B05CE2"/>
    <w:rsid w:val="00B12501"/>
    <w:rsid w:val="00B2288B"/>
    <w:rsid w:val="00B24D75"/>
    <w:rsid w:val="00B26247"/>
    <w:rsid w:val="00B26336"/>
    <w:rsid w:val="00B446B6"/>
    <w:rsid w:val="00B67551"/>
    <w:rsid w:val="00B67F3F"/>
    <w:rsid w:val="00B716EB"/>
    <w:rsid w:val="00B75A26"/>
    <w:rsid w:val="00B75FB2"/>
    <w:rsid w:val="00B862C8"/>
    <w:rsid w:val="00B93C7C"/>
    <w:rsid w:val="00B97217"/>
    <w:rsid w:val="00BA42EA"/>
    <w:rsid w:val="00BB1210"/>
    <w:rsid w:val="00BB2491"/>
    <w:rsid w:val="00BB4850"/>
    <w:rsid w:val="00BC20C4"/>
    <w:rsid w:val="00BC647B"/>
    <w:rsid w:val="00BD1414"/>
    <w:rsid w:val="00BD169C"/>
    <w:rsid w:val="00BD2ACF"/>
    <w:rsid w:val="00BD543D"/>
    <w:rsid w:val="00BE2E36"/>
    <w:rsid w:val="00BE416A"/>
    <w:rsid w:val="00BF7A3C"/>
    <w:rsid w:val="00C00FC4"/>
    <w:rsid w:val="00C16801"/>
    <w:rsid w:val="00C24027"/>
    <w:rsid w:val="00C53DB3"/>
    <w:rsid w:val="00C56A95"/>
    <w:rsid w:val="00C62710"/>
    <w:rsid w:val="00C6671D"/>
    <w:rsid w:val="00C73098"/>
    <w:rsid w:val="00C764B3"/>
    <w:rsid w:val="00C80B80"/>
    <w:rsid w:val="00CC1DF1"/>
    <w:rsid w:val="00CC7539"/>
    <w:rsid w:val="00D05990"/>
    <w:rsid w:val="00D11FD7"/>
    <w:rsid w:val="00D21C65"/>
    <w:rsid w:val="00D2763C"/>
    <w:rsid w:val="00D31D9B"/>
    <w:rsid w:val="00D41EAE"/>
    <w:rsid w:val="00D443E1"/>
    <w:rsid w:val="00D50CEF"/>
    <w:rsid w:val="00D64F01"/>
    <w:rsid w:val="00D67106"/>
    <w:rsid w:val="00D7035B"/>
    <w:rsid w:val="00D8306F"/>
    <w:rsid w:val="00D90E88"/>
    <w:rsid w:val="00D9281C"/>
    <w:rsid w:val="00D93948"/>
    <w:rsid w:val="00D94F9C"/>
    <w:rsid w:val="00DA266F"/>
    <w:rsid w:val="00DA4816"/>
    <w:rsid w:val="00DA4BE6"/>
    <w:rsid w:val="00DA6E18"/>
    <w:rsid w:val="00DB293D"/>
    <w:rsid w:val="00DB2C88"/>
    <w:rsid w:val="00DC3E59"/>
    <w:rsid w:val="00DC68AB"/>
    <w:rsid w:val="00DD6BF6"/>
    <w:rsid w:val="00DE3D82"/>
    <w:rsid w:val="00DE3FE6"/>
    <w:rsid w:val="00DE4F37"/>
    <w:rsid w:val="00E0065B"/>
    <w:rsid w:val="00E070EC"/>
    <w:rsid w:val="00E17185"/>
    <w:rsid w:val="00E17ABE"/>
    <w:rsid w:val="00E219B4"/>
    <w:rsid w:val="00E26F36"/>
    <w:rsid w:val="00E32151"/>
    <w:rsid w:val="00E4098B"/>
    <w:rsid w:val="00E64D83"/>
    <w:rsid w:val="00E82FE9"/>
    <w:rsid w:val="00E8378A"/>
    <w:rsid w:val="00E85133"/>
    <w:rsid w:val="00E86A53"/>
    <w:rsid w:val="00E91148"/>
    <w:rsid w:val="00E95440"/>
    <w:rsid w:val="00E95ADA"/>
    <w:rsid w:val="00EA76E6"/>
    <w:rsid w:val="00EC29A1"/>
    <w:rsid w:val="00EE20B1"/>
    <w:rsid w:val="00EE7C3D"/>
    <w:rsid w:val="00EF5F6F"/>
    <w:rsid w:val="00F04959"/>
    <w:rsid w:val="00F17503"/>
    <w:rsid w:val="00F17CB5"/>
    <w:rsid w:val="00F3535C"/>
    <w:rsid w:val="00F633DE"/>
    <w:rsid w:val="00F63F7D"/>
    <w:rsid w:val="00F73C21"/>
    <w:rsid w:val="00F861F1"/>
    <w:rsid w:val="00F90E14"/>
    <w:rsid w:val="00F937EC"/>
    <w:rsid w:val="00F963E9"/>
    <w:rsid w:val="00F97ABE"/>
    <w:rsid w:val="00FB4AFB"/>
    <w:rsid w:val="00FC2A89"/>
    <w:rsid w:val="00FC432B"/>
    <w:rsid w:val="00FD26A2"/>
    <w:rsid w:val="00FE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7AD4C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3F27"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link w:val="Brdtekst2Tegn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character" w:customStyle="1" w:styleId="Brdtekst2Tegn">
    <w:name w:val="Brødtekst 2 Tegn"/>
    <w:link w:val="Brdtekst2"/>
    <w:rsid w:val="00531DEF"/>
    <w:rPr>
      <w:lang w:val="en-AU" w:eastAsia="en-US" w:bidi="ar-SA"/>
    </w:rPr>
  </w:style>
  <w:style w:type="paragraph" w:styleId="Kommentaremne">
    <w:name w:val="annotation subject"/>
    <w:basedOn w:val="Merknadstekst"/>
    <w:next w:val="Merknadstekst"/>
    <w:semiHidden/>
    <w:rsid w:val="002121E2"/>
    <w:rPr>
      <w:b/>
      <w:bCs/>
    </w:rPr>
  </w:style>
  <w:style w:type="paragraph" w:styleId="Bobletekst">
    <w:name w:val="Balloon Text"/>
    <w:basedOn w:val="Normal"/>
    <w:semiHidden/>
    <w:rsid w:val="002121E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203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47A98"/>
    <w:pPr>
      <w:ind w:left="708"/>
    </w:pPr>
  </w:style>
  <w:style w:type="paragraph" w:customStyle="1" w:styleId="BodyTextnumbered">
    <w:name w:val="Body Text (numbered)"/>
    <w:basedOn w:val="Brdtekst"/>
    <w:rsid w:val="008950DD"/>
    <w:pPr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spacing w:val="-5"/>
      <w:sz w:val="24"/>
      <w:lang w:val="nb-NO" w:eastAsia="nb-NO"/>
    </w:rPr>
  </w:style>
  <w:style w:type="paragraph" w:customStyle="1" w:styleId="Text">
    <w:name w:val="Text"/>
    <w:basedOn w:val="Normal"/>
    <w:rsid w:val="00A17634"/>
    <w:pPr>
      <w:keepLines/>
      <w:suppressLineNumbers/>
      <w:suppressAutoHyphens/>
      <w:spacing w:after="160"/>
    </w:pPr>
    <w:rPr>
      <w:kern w:val="20"/>
      <w:sz w:val="21"/>
      <w:lang w:val="en-US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3F27"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link w:val="Brdtekst2Tegn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character" w:customStyle="1" w:styleId="Brdtekst2Tegn">
    <w:name w:val="Brødtekst 2 Tegn"/>
    <w:link w:val="Brdtekst2"/>
    <w:rsid w:val="00531DEF"/>
    <w:rPr>
      <w:lang w:val="en-AU" w:eastAsia="en-US" w:bidi="ar-SA"/>
    </w:rPr>
  </w:style>
  <w:style w:type="paragraph" w:styleId="Kommentaremne">
    <w:name w:val="annotation subject"/>
    <w:basedOn w:val="Merknadstekst"/>
    <w:next w:val="Merknadstekst"/>
    <w:semiHidden/>
    <w:rsid w:val="002121E2"/>
    <w:rPr>
      <w:b/>
      <w:bCs/>
    </w:rPr>
  </w:style>
  <w:style w:type="paragraph" w:styleId="Bobletekst">
    <w:name w:val="Balloon Text"/>
    <w:basedOn w:val="Normal"/>
    <w:semiHidden/>
    <w:rsid w:val="002121E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203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47A98"/>
    <w:pPr>
      <w:ind w:left="708"/>
    </w:pPr>
  </w:style>
  <w:style w:type="paragraph" w:customStyle="1" w:styleId="BodyTextnumbered">
    <w:name w:val="Body Text (numbered)"/>
    <w:basedOn w:val="Brdtekst"/>
    <w:rsid w:val="008950DD"/>
    <w:pPr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spacing w:val="-5"/>
      <w:sz w:val="24"/>
      <w:lang w:val="nb-NO" w:eastAsia="nb-NO"/>
    </w:rPr>
  </w:style>
  <w:style w:type="paragraph" w:customStyle="1" w:styleId="Text">
    <w:name w:val="Text"/>
    <w:basedOn w:val="Normal"/>
    <w:rsid w:val="00A17634"/>
    <w:pPr>
      <w:keepLines/>
      <w:suppressLineNumbers/>
      <w:suppressAutoHyphens/>
      <w:spacing w:after="160"/>
    </w:pPr>
    <w:rPr>
      <w:kern w:val="20"/>
      <w:sz w:val="21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" ma:contentTypeID="0x010100E04E9CB587854BDCB31D5A9387256C6300BAFC51DDCE0CA74B8DDFAD12EBAAA694" ma:contentTypeVersion="3" ma:contentTypeDescription="Opprett et nytt dokument." ma:contentTypeScope="" ma:versionID="d2108ce44aa3233fc9b6052fe7ef686c">
  <xsd:schema xmlns:xsd="http://www.w3.org/2001/XMLSchema" xmlns:xs="http://www.w3.org/2001/XMLSchema" xmlns:p="http://schemas.microsoft.com/office/2006/metadata/properties" xmlns:ns1="http://schemas.microsoft.com/sharepoint/v3" xmlns:ns2="67c28e5e-7e13-4640-9b41-8d78d74b5521" xmlns:ns3="af2dd867-7b45-4842-b7f7-667b98609e1b" targetNamespace="http://schemas.microsoft.com/office/2006/metadata/properties" ma:root="true" ma:fieldsID="209a361fa1867ac7742ea47045059dbf" ns1:_="" ns2:_="" ns3:_="">
    <xsd:import namespace="http://schemas.microsoft.com/sharepoint/v3"/>
    <xsd:import namespace="67c28e5e-7e13-4640-9b41-8d78d74b5521"/>
    <xsd:import namespace="af2dd867-7b45-4842-b7f7-667b98609e1b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7" nillable="true" ma:displayName="Planlagt startdato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lagt utløpsdato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28e5e-7e13-4640-9b41-8d78d74b5521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dd867-7b45-4842-b7f7-667b98609e1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description="" ma:hidden="true" ma:list="{a6b5fe2d-68fb-40e8-a394-b23297159c73}" ma:internalName="TaxCatchAll" ma:showField="CatchAllData" ma:web="af2dd867-7b45-4842-b7f7-667b98609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2dd867-7b45-4842-b7f7-667b98609e1b">
      <Value>136</Value>
      <Value>16</Value>
      <Value>15</Value>
      <Value>2</Value>
      <Value>137</Value>
    </TaxCatchAll>
    <TaxKeywordTaxHTField xmlns="af2dd867-7b45-4842-b7f7-667b98609e1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Kvalifikasjonsgrunnlag</TermName>
          <TermId xmlns="http://schemas.microsoft.com/office/infopath/2007/PartnerControls">7464bb7e-a6fc-48e6-953b-f5606185cedc</TermId>
        </TermInfo>
        <TermInfo xmlns="http://schemas.microsoft.com/office/infopath/2007/PartnerControls">
          <TermName xmlns="http://schemas.microsoft.com/office/infopath/2007/PartnerControls">Rådgivningsavtale</TermName>
          <TermId xmlns="http://schemas.microsoft.com/office/infopath/2007/PartnerControls">cb75a6bc-bcf9-48ab-bb4c-7a1e27b13329</TermId>
        </TermInfo>
      </Terms>
    </TaxKeywordTaxHTField>
    <ForsvaretTeamsiteOrganization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 IKT-kapasiteter</TermName>
          <TermId xmlns="http://schemas.microsoft.com/office/infopath/2007/PartnerControls">fd152c7f-302e-410c-94e2-498fa9c391cb</TermId>
        </TermInfo>
      </Terms>
    </ForsvaretTeamsiteOrganizationNoteField>
    <ForsvaretTeamsiteSubject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IKT-materiell</TermName>
          <TermId xmlns="http://schemas.microsoft.com/office/infopath/2007/PartnerControls">134f1a41-1ef6-48c6-a3c1-09c49333b4c2</TermId>
        </TermInfo>
      </Terms>
    </ForsvaretTeamsiteSubjectNoteField>
    <ForsvaretTeamsiteSecurityLevel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ForsvaretTeamsiteSecurityLevelNoteField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4AF1B24-5F39-4E05-9D12-5DFD1FDD6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c28e5e-7e13-4640-9b41-8d78d74b5521"/>
    <ds:schemaRef ds:uri="af2dd867-7b45-4842-b7f7-667b98609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712BB-63F0-492A-9E95-53F4874E0A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436B7D-610E-4300-B879-31C3EE45D34E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sharepoint/v3"/>
    <ds:schemaRef ds:uri="67c28e5e-7e13-4640-9b41-8d78d74b5521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f2dd867-7b45-4842-b7f7-667b98609e1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C5788FC4</Template>
  <TotalTime>0</TotalTime>
  <Pages>6</Pages>
  <Words>527</Words>
  <Characters>2799</Characters>
  <Application>Microsoft Office Word</Application>
  <DocSecurity>2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FSP FMA IKT 2018-001 Kvalifikasjonsgrunnlag - Vedlegg B</vt:lpstr>
    </vt:vector>
  </TitlesOfParts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FSP FMA IKT 2018-001 Kvalifikasjonsgrunnlag - Vedlegg B</dc:title>
  <dc:creator/>
  <cp:keywords>Rådgivningsavtale; Kvalifikasjonsgrunnlag</cp:keywords>
  <cp:lastModifiedBy/>
  <cp:revision>1</cp:revision>
  <dcterms:created xsi:type="dcterms:W3CDTF">2018-02-12T13:25:00Z</dcterms:created>
  <dcterms:modified xsi:type="dcterms:W3CDTF">2018-02-12T13:25:00Z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0x010100E04E9CB587854BDCB31D5A9387256C6300BAFC51DDCE0CA74B8DDFAD12EBAAA694</vt:lpwstr>
  </property>
  <property fmtid="{D5CDD505-2E9C-101B-9397-08002B2CF9AE}" pid="3" name="TaxKeyword">
    <vt:lpwstr>137;#Kvalifikasjonsgrunnlag|7464bb7e-a6fc-48e6-953b-f5606185cedc;#136;#Rådgivningsavtale|cb75a6bc-bcf9-48ab-bb4c-7a1e27b13329</vt:lpwstr>
  </property>
  <property fmtid="{D5CDD505-2E9C-101B-9397-08002B2CF9AE}" pid="4" name="ForsvatetTeamsiteLocation">
    <vt:lpwstr/>
  </property>
  <property fmtid="{D5CDD505-2E9C-101B-9397-08002B2CF9AE}" pid="5" name="ForsvaretTeamsiteOrganization">
    <vt:lpwstr>16;#Forsvarsmateriell IKT-kapasiteter|fd152c7f-302e-410c-94e2-498fa9c391cb</vt:lpwstr>
  </property>
  <property fmtid="{D5CDD505-2E9C-101B-9397-08002B2CF9AE}" pid="6" name="ForsvaretTeamsiteSubject">
    <vt:lpwstr>2;#IKT-materiell|134f1a41-1ef6-48c6-a3c1-09c49333b4c2</vt:lpwstr>
  </property>
  <property fmtid="{D5CDD505-2E9C-101B-9397-08002B2CF9AE}" pid="7" name="ForsvaretTeamsiteSecurityLevel">
    <vt:lpwstr>15;#UGRADERT|d00673f2-4025-410d-80f3-e4b359da56af</vt:lpwstr>
  </property>
</Properties>
</file>